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D7794" w14:textId="77777777" w:rsidR="00C87D30" w:rsidRPr="00E86077" w:rsidRDefault="00BE6DB6" w:rsidP="00C87D30">
      <w:pPr>
        <w:jc w:val="center"/>
        <w:rPr>
          <w:rFonts w:ascii="Verdana" w:hAnsi="Verdana" w:cs="Calibri"/>
          <w:b/>
          <w:color w:val="FF0000"/>
          <w:sz w:val="32"/>
          <w:szCs w:val="32"/>
        </w:rPr>
      </w:pPr>
      <w:r w:rsidRPr="00ED3698">
        <w:rPr>
          <w:rFonts w:ascii="Verdana" w:hAnsi="Verdana"/>
          <w:b/>
          <w:bCs/>
          <w:color w:val="000066"/>
          <w:kern w:val="28"/>
          <w:sz w:val="48"/>
          <w:szCs w:val="48"/>
        </w:rPr>
        <w:t>FORPLIKTELSESERKLÆRING</w:t>
      </w:r>
      <w:r w:rsidR="00C87D30">
        <w:rPr>
          <w:rFonts w:ascii="Verdana" w:hAnsi="Verdana"/>
          <w:b/>
          <w:bCs/>
          <w:color w:val="000066"/>
          <w:kern w:val="28"/>
          <w:sz w:val="48"/>
          <w:szCs w:val="48"/>
        </w:rPr>
        <w:br/>
      </w:r>
      <w:bookmarkStart w:id="0" w:name="tempHer"/>
      <w:bookmarkEnd w:id="0"/>
      <w:r w:rsidR="00924697">
        <w:rPr>
          <w:rFonts w:ascii="Verdana" w:hAnsi="Verdana" w:cs="Calibri"/>
          <w:b/>
          <w:color w:val="000066"/>
          <w:sz w:val="32"/>
          <w:szCs w:val="32"/>
        </w:rPr>
        <w:br/>
      </w:r>
      <w:r w:rsidR="00C87D30" w:rsidRPr="00E86077">
        <w:rPr>
          <w:rFonts w:ascii="Verdana" w:hAnsi="Verdana" w:cs="Calibri"/>
          <w:b/>
          <w:color w:val="000066"/>
          <w:sz w:val="32"/>
          <w:szCs w:val="32"/>
        </w:rPr>
        <w:t xml:space="preserve">Vedrørende </w:t>
      </w:r>
      <w:r w:rsidR="009C21D3">
        <w:rPr>
          <w:rFonts w:ascii="Verdana" w:hAnsi="Verdana" w:cs="Calibri"/>
          <w:b/>
          <w:color w:val="000066"/>
          <w:sz w:val="32"/>
          <w:szCs w:val="32"/>
        </w:rPr>
        <w:t>rammeavtale for elektroniske målebrett for fisk</w:t>
      </w:r>
    </w:p>
    <w:p w14:paraId="3B2153D7" w14:textId="77777777" w:rsidR="00C87D30" w:rsidRPr="00E86077" w:rsidRDefault="00C87D30" w:rsidP="00C87D30">
      <w:pPr>
        <w:jc w:val="center"/>
        <w:rPr>
          <w:rFonts w:ascii="Verdana" w:hAnsi="Verdana" w:cs="Calibri"/>
          <w:b/>
          <w:color w:val="FF0000"/>
          <w:sz w:val="32"/>
          <w:szCs w:val="32"/>
        </w:rPr>
      </w:pPr>
      <w:r w:rsidRPr="00E86077">
        <w:rPr>
          <w:rFonts w:ascii="Verdana" w:hAnsi="Verdana" w:cs="Calibri"/>
          <w:b/>
          <w:color w:val="000066"/>
          <w:sz w:val="32"/>
          <w:szCs w:val="32"/>
        </w:rPr>
        <w:t>Saksnr</w:t>
      </w:r>
      <w:r w:rsidRPr="00E86077">
        <w:rPr>
          <w:rFonts w:ascii="Verdana" w:hAnsi="Verdana" w:cs="Calibri"/>
          <w:b/>
          <w:color w:val="FF0000"/>
          <w:sz w:val="32"/>
          <w:szCs w:val="32"/>
        </w:rPr>
        <w:t xml:space="preserve"> </w:t>
      </w:r>
      <w:r w:rsidRPr="009C21D3">
        <w:rPr>
          <w:rFonts w:ascii="Verdana" w:hAnsi="Verdana" w:cs="Calibri"/>
          <w:b/>
          <w:color w:val="000066"/>
          <w:sz w:val="32"/>
          <w:szCs w:val="32"/>
        </w:rPr>
        <w:t>2</w:t>
      </w:r>
      <w:r w:rsidR="009C21D3" w:rsidRPr="009C21D3">
        <w:rPr>
          <w:rFonts w:ascii="Verdana" w:hAnsi="Verdana" w:cs="Calibri"/>
          <w:b/>
          <w:color w:val="000066"/>
          <w:sz w:val="32"/>
          <w:szCs w:val="32"/>
        </w:rPr>
        <w:t>6</w:t>
      </w:r>
      <w:r w:rsidRPr="009C21D3">
        <w:rPr>
          <w:rFonts w:ascii="Verdana" w:hAnsi="Verdana" w:cs="Calibri"/>
          <w:b/>
          <w:color w:val="000066"/>
          <w:sz w:val="32"/>
          <w:szCs w:val="32"/>
        </w:rPr>
        <w:t>/</w:t>
      </w:r>
      <w:r w:rsidR="009C21D3" w:rsidRPr="009C21D3">
        <w:rPr>
          <w:rFonts w:ascii="Verdana" w:hAnsi="Verdana" w:cs="Calibri"/>
          <w:b/>
          <w:color w:val="000066"/>
          <w:sz w:val="32"/>
          <w:szCs w:val="32"/>
        </w:rPr>
        <w:t>01468</w:t>
      </w:r>
    </w:p>
    <w:p w14:paraId="089A2850" w14:textId="77777777" w:rsidR="00FB7039" w:rsidRDefault="00FB7039" w:rsidP="00C87D30">
      <w:pPr>
        <w:jc w:val="center"/>
        <w:rPr>
          <w:szCs w:val="24"/>
        </w:rPr>
      </w:pPr>
    </w:p>
    <w:p w14:paraId="1D094A4C" w14:textId="77777777" w:rsidR="00924697" w:rsidRDefault="00924697" w:rsidP="00C87D30">
      <w:pPr>
        <w:jc w:val="center"/>
        <w:rPr>
          <w:szCs w:val="24"/>
        </w:rPr>
      </w:pPr>
    </w:p>
    <w:p w14:paraId="08741928" w14:textId="77777777" w:rsidR="00ED3698" w:rsidRDefault="00ED3698" w:rsidP="00ED3698">
      <w:pPr>
        <w:pStyle w:val="Overskrift1"/>
        <w:keepNext/>
        <w:spacing w:after="60"/>
        <w:ind w:left="720" w:hanging="720"/>
        <w:jc w:val="left"/>
        <w:rPr>
          <w:rFonts w:ascii="Verdana" w:hAnsi="Verdana"/>
          <w:b w:val="0"/>
          <w:color w:val="000066"/>
        </w:rPr>
      </w:pPr>
      <w:r w:rsidRPr="00ED3698">
        <w:rPr>
          <w:rFonts w:ascii="Verdana" w:hAnsi="Verdana"/>
          <w:b w:val="0"/>
          <w:color w:val="000066"/>
        </w:rPr>
        <w:t>1.</w:t>
      </w:r>
      <w:r w:rsidRPr="00ED3698">
        <w:rPr>
          <w:rFonts w:ascii="Verdana" w:hAnsi="Verdana"/>
          <w:b w:val="0"/>
          <w:color w:val="000066"/>
        </w:rPr>
        <w:tab/>
      </w:r>
      <w:r>
        <w:rPr>
          <w:rFonts w:ascii="Verdana" w:hAnsi="Verdana"/>
          <w:b w:val="0"/>
          <w:color w:val="000066"/>
        </w:rPr>
        <w:t>BAKGRUNN</w:t>
      </w:r>
    </w:p>
    <w:p w14:paraId="68F5DB4F" w14:textId="77777777" w:rsidR="004D56B3" w:rsidRDefault="004D56B3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 xml:space="preserve">Denne erklæringen omhandler leverandørens behov for å </w:t>
      </w:r>
      <w:r w:rsidRPr="00840121">
        <w:rPr>
          <w:rFonts w:ascii="Arial" w:hAnsi="Arial" w:cs="Arial"/>
          <w:sz w:val="24"/>
          <w:lang w:eastAsia="nb-NO"/>
        </w:rPr>
        <w:t>støtte seg på kapasiteten til andre virksomheter for å oppfylle fastsatte kvalifikasjonskrav til tekniske og faglige kvalifikasjoner</w:t>
      </w:r>
      <w:r>
        <w:rPr>
          <w:rFonts w:ascii="Arial" w:hAnsi="Arial" w:cs="Arial"/>
          <w:sz w:val="24"/>
          <w:lang w:eastAsia="nb-NO"/>
        </w:rPr>
        <w:t>.</w:t>
      </w:r>
    </w:p>
    <w:p w14:paraId="3AEB665A" w14:textId="77777777" w:rsidR="007A3B21" w:rsidRPr="00E74986" w:rsidRDefault="007A3B21" w:rsidP="007A3B21">
      <w:pPr>
        <w:jc w:val="left"/>
        <w:rPr>
          <w:rFonts w:ascii="Arial" w:hAnsi="Arial" w:cs="Arial"/>
        </w:rPr>
      </w:pPr>
      <w:r w:rsidRPr="00E74986">
        <w:rPr>
          <w:rFonts w:ascii="Arial" w:hAnsi="Arial" w:cs="Arial"/>
        </w:rPr>
        <w:t xml:space="preserve">Dersom leverandør ikke har behov for å støtte seg på </w:t>
      </w:r>
      <w:r w:rsidRPr="00840121">
        <w:rPr>
          <w:rFonts w:ascii="Arial" w:hAnsi="Arial" w:cs="Arial"/>
        </w:rPr>
        <w:t>kapasiteten til andre virksomheter for å oppfylle fastsatte kvalifikasjonskrav</w:t>
      </w:r>
      <w:r>
        <w:rPr>
          <w:rFonts w:ascii="Arial" w:hAnsi="Arial" w:cs="Arial"/>
        </w:rPr>
        <w:t xml:space="preserve">, </w:t>
      </w:r>
      <w:r w:rsidR="0055124C">
        <w:rPr>
          <w:rFonts w:ascii="Arial" w:hAnsi="Arial" w:cs="Arial"/>
        </w:rPr>
        <w:t>skal ikke denne</w:t>
      </w:r>
      <w:r w:rsidRPr="00E74986">
        <w:rPr>
          <w:rFonts w:ascii="Arial" w:hAnsi="Arial" w:cs="Arial"/>
        </w:rPr>
        <w:t xml:space="preserve"> erklæringen</w:t>
      </w:r>
      <w:r w:rsidR="005512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fylles ut</w:t>
      </w:r>
      <w:r w:rsidRPr="00E74986">
        <w:rPr>
          <w:rFonts w:ascii="Arial" w:hAnsi="Arial" w:cs="Arial"/>
        </w:rPr>
        <w:t xml:space="preserve">. </w:t>
      </w:r>
    </w:p>
    <w:p w14:paraId="73C25FD0" w14:textId="77777777" w:rsidR="00E74986" w:rsidRPr="00C87D30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 w:rsidRPr="00C87D30">
        <w:rPr>
          <w:rFonts w:ascii="Arial" w:hAnsi="Arial" w:cs="Arial"/>
          <w:sz w:val="24"/>
          <w:lang w:eastAsia="nb-NO"/>
        </w:rPr>
        <w:t xml:space="preserve">Dersom leverandør har behov for å støtte seg på kapasiteten til andre virksomheter for å oppfylle </w:t>
      </w:r>
      <w:r w:rsidR="004D56B3" w:rsidRPr="00C87D30">
        <w:rPr>
          <w:rFonts w:ascii="Arial" w:hAnsi="Arial" w:cs="Arial"/>
          <w:sz w:val="24"/>
          <w:lang w:eastAsia="nb-NO"/>
        </w:rPr>
        <w:t>e</w:t>
      </w:r>
      <w:r w:rsidR="0055124C">
        <w:rPr>
          <w:rFonts w:ascii="Arial" w:hAnsi="Arial" w:cs="Arial"/>
          <w:sz w:val="24"/>
          <w:lang w:eastAsia="nb-NO"/>
        </w:rPr>
        <w:t>t</w:t>
      </w:r>
      <w:r w:rsidR="004D56B3" w:rsidRPr="00C87D30">
        <w:rPr>
          <w:rFonts w:ascii="Arial" w:hAnsi="Arial" w:cs="Arial"/>
          <w:sz w:val="24"/>
          <w:lang w:eastAsia="nb-NO"/>
        </w:rPr>
        <w:t xml:space="preserve"> eller flere </w:t>
      </w:r>
      <w:r w:rsidRPr="00C87D30">
        <w:rPr>
          <w:rFonts w:ascii="Arial" w:hAnsi="Arial" w:cs="Arial"/>
          <w:sz w:val="24"/>
          <w:lang w:eastAsia="nb-NO"/>
        </w:rPr>
        <w:t>kvalifikasjonskrav</w:t>
      </w:r>
      <w:r w:rsidR="007A3B21" w:rsidRPr="00C87D30">
        <w:rPr>
          <w:rFonts w:ascii="Arial" w:hAnsi="Arial" w:cs="Arial"/>
          <w:sz w:val="24"/>
          <w:lang w:eastAsia="nb-NO"/>
        </w:rPr>
        <w:t>,</w:t>
      </w:r>
      <w:r w:rsidR="005F158A" w:rsidRPr="00C87D30">
        <w:rPr>
          <w:rFonts w:ascii="Arial" w:hAnsi="Arial" w:cs="Arial"/>
          <w:sz w:val="24"/>
          <w:lang w:eastAsia="nb-NO"/>
        </w:rPr>
        <w:t xml:space="preserve"> må leverandøren dokumentere at </w:t>
      </w:r>
      <w:r w:rsidR="00E74986" w:rsidRPr="00C87D30">
        <w:rPr>
          <w:rFonts w:ascii="Arial" w:hAnsi="Arial" w:cs="Arial"/>
          <w:sz w:val="24"/>
          <w:lang w:eastAsia="nb-NO"/>
        </w:rPr>
        <w:t xml:space="preserve">den </w:t>
      </w:r>
      <w:r w:rsidR="005F158A" w:rsidRPr="00C87D30">
        <w:rPr>
          <w:rFonts w:ascii="Arial" w:hAnsi="Arial" w:cs="Arial"/>
          <w:sz w:val="24"/>
          <w:lang w:eastAsia="nb-NO"/>
        </w:rPr>
        <w:t>reelt disponerer over ressursene som tilbys fra underleverandør</w:t>
      </w:r>
      <w:r w:rsidR="00E74986" w:rsidRPr="00C87D30">
        <w:rPr>
          <w:rFonts w:ascii="Arial" w:hAnsi="Arial" w:cs="Arial"/>
          <w:sz w:val="24"/>
          <w:lang w:eastAsia="nb-NO"/>
        </w:rPr>
        <w:t>(</w:t>
      </w:r>
      <w:r w:rsidR="005F158A" w:rsidRPr="00C87D30">
        <w:rPr>
          <w:rFonts w:ascii="Arial" w:hAnsi="Arial" w:cs="Arial"/>
          <w:sz w:val="24"/>
          <w:lang w:eastAsia="nb-NO"/>
        </w:rPr>
        <w:t>er</w:t>
      </w:r>
      <w:r w:rsidR="00E74986" w:rsidRPr="00C87D30">
        <w:rPr>
          <w:rFonts w:ascii="Arial" w:hAnsi="Arial" w:cs="Arial"/>
          <w:sz w:val="24"/>
          <w:lang w:eastAsia="nb-NO"/>
        </w:rPr>
        <w:t xml:space="preserve">). Dette gjøres ved å fylle ut </w:t>
      </w:r>
      <w:r w:rsidR="007A3B21" w:rsidRPr="00C87D30">
        <w:rPr>
          <w:rFonts w:ascii="Arial" w:hAnsi="Arial" w:cs="Arial"/>
          <w:sz w:val="24"/>
          <w:lang w:eastAsia="nb-NO"/>
        </w:rPr>
        <w:t>punkt 2</w:t>
      </w:r>
      <w:r w:rsidR="0055124C">
        <w:rPr>
          <w:rFonts w:ascii="Arial" w:hAnsi="Arial" w:cs="Arial"/>
          <w:sz w:val="24"/>
          <w:lang w:eastAsia="nb-NO"/>
        </w:rPr>
        <w:t xml:space="preserve"> – 5 </w:t>
      </w:r>
      <w:r w:rsidR="007A3B21" w:rsidRPr="00C87D30">
        <w:rPr>
          <w:rFonts w:ascii="Arial" w:hAnsi="Arial" w:cs="Arial"/>
          <w:sz w:val="24"/>
          <w:lang w:eastAsia="nb-NO"/>
        </w:rPr>
        <w:t xml:space="preserve">i </w:t>
      </w:r>
      <w:r w:rsidR="004D56B3" w:rsidRPr="00C87D30">
        <w:rPr>
          <w:rFonts w:ascii="Arial" w:hAnsi="Arial" w:cs="Arial"/>
          <w:sz w:val="24"/>
          <w:lang w:eastAsia="nb-NO"/>
        </w:rPr>
        <w:t>denne erklæringen</w:t>
      </w:r>
      <w:r w:rsidR="00E74986" w:rsidRPr="00C87D30">
        <w:rPr>
          <w:rFonts w:ascii="Arial" w:hAnsi="Arial" w:cs="Arial"/>
          <w:sz w:val="24"/>
          <w:lang w:eastAsia="nb-NO"/>
        </w:rPr>
        <w:t xml:space="preserve">. </w:t>
      </w:r>
    </w:p>
    <w:p w14:paraId="02E29598" w14:textId="77777777" w:rsidR="00505AA9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 xml:space="preserve">Vedlegget skal uansett </w:t>
      </w:r>
      <w:r w:rsidR="008A3C8D">
        <w:rPr>
          <w:rFonts w:ascii="Arial" w:hAnsi="Arial" w:cs="Arial"/>
          <w:sz w:val="24"/>
          <w:lang w:eastAsia="nb-NO"/>
        </w:rPr>
        <w:t xml:space="preserve">signeres </w:t>
      </w:r>
      <w:r>
        <w:rPr>
          <w:rFonts w:ascii="Arial" w:hAnsi="Arial" w:cs="Arial"/>
          <w:sz w:val="24"/>
          <w:lang w:eastAsia="nb-NO"/>
        </w:rPr>
        <w:t>av leverandør</w:t>
      </w:r>
      <w:r w:rsidR="00E74986">
        <w:rPr>
          <w:rFonts w:ascii="Arial" w:hAnsi="Arial" w:cs="Arial"/>
          <w:sz w:val="24"/>
          <w:lang w:eastAsia="nb-NO"/>
        </w:rPr>
        <w:t xml:space="preserve"> eller underleverandør</w:t>
      </w:r>
      <w:r w:rsidR="008A3C8D">
        <w:rPr>
          <w:rFonts w:ascii="Arial" w:hAnsi="Arial" w:cs="Arial"/>
          <w:sz w:val="24"/>
          <w:lang w:eastAsia="nb-NO"/>
        </w:rPr>
        <w:t xml:space="preserve">, og </w:t>
      </w:r>
      <w:r w:rsidR="00C87D30">
        <w:rPr>
          <w:rFonts w:ascii="Arial" w:hAnsi="Arial" w:cs="Arial"/>
          <w:sz w:val="24"/>
          <w:lang w:eastAsia="nb-NO"/>
        </w:rPr>
        <w:t xml:space="preserve">skal </w:t>
      </w:r>
      <w:r w:rsidR="008A3C8D">
        <w:rPr>
          <w:rFonts w:ascii="Arial" w:hAnsi="Arial" w:cs="Arial"/>
          <w:sz w:val="24"/>
          <w:lang w:eastAsia="nb-NO"/>
        </w:rPr>
        <w:t xml:space="preserve">inngå </w:t>
      </w:r>
      <w:r w:rsidR="00C87D30">
        <w:rPr>
          <w:rFonts w:ascii="Arial" w:hAnsi="Arial" w:cs="Arial"/>
          <w:sz w:val="24"/>
          <w:lang w:eastAsia="nb-NO"/>
        </w:rPr>
        <w:t xml:space="preserve">som et vedlegg til </w:t>
      </w:r>
      <w:r w:rsidR="008A3C8D">
        <w:rPr>
          <w:rFonts w:ascii="Arial" w:hAnsi="Arial" w:cs="Arial"/>
          <w:sz w:val="24"/>
          <w:lang w:eastAsia="nb-NO"/>
        </w:rPr>
        <w:t>tilbudet</w:t>
      </w:r>
      <w:r>
        <w:rPr>
          <w:rFonts w:ascii="Arial" w:hAnsi="Arial" w:cs="Arial"/>
          <w:sz w:val="24"/>
          <w:lang w:eastAsia="nb-NO"/>
        </w:rPr>
        <w:t xml:space="preserve">. </w:t>
      </w:r>
    </w:p>
    <w:p w14:paraId="49919267" w14:textId="77777777" w:rsidR="005F158A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>For øvrig vises det til kon</w:t>
      </w:r>
      <w:r w:rsidR="00D0789F">
        <w:rPr>
          <w:rFonts w:ascii="Arial" w:hAnsi="Arial" w:cs="Arial"/>
          <w:sz w:val="24"/>
          <w:lang w:eastAsia="nb-NO"/>
        </w:rPr>
        <w:t xml:space="preserve">kurransegrunnlaget punkt </w:t>
      </w:r>
      <w:r w:rsidR="0055124C">
        <w:rPr>
          <w:rFonts w:ascii="Arial" w:hAnsi="Arial" w:cs="Arial"/>
          <w:sz w:val="24"/>
          <w:lang w:eastAsia="nb-NO"/>
        </w:rPr>
        <w:t>4.1</w:t>
      </w:r>
      <w:r w:rsidR="00D0789F">
        <w:rPr>
          <w:rFonts w:ascii="Arial" w:hAnsi="Arial" w:cs="Arial"/>
          <w:sz w:val="24"/>
          <w:lang w:eastAsia="nb-NO"/>
        </w:rPr>
        <w:t>.</w:t>
      </w:r>
      <w:r>
        <w:rPr>
          <w:rFonts w:ascii="Arial" w:hAnsi="Arial" w:cs="Arial"/>
          <w:sz w:val="24"/>
          <w:lang w:eastAsia="nb-NO"/>
        </w:rPr>
        <w:t xml:space="preserve">  </w:t>
      </w:r>
    </w:p>
    <w:p w14:paraId="70AA5D5F" w14:textId="77777777" w:rsidR="00924697" w:rsidRDefault="00924697" w:rsidP="00E07B6E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</w:p>
    <w:p w14:paraId="52CD0231" w14:textId="77777777" w:rsidR="00FB7039" w:rsidRPr="00ED3698" w:rsidRDefault="00ED3698" w:rsidP="00ED3698">
      <w:pPr>
        <w:pStyle w:val="Overskrift1"/>
        <w:keepNext/>
        <w:spacing w:after="60"/>
        <w:ind w:left="720" w:hanging="720"/>
        <w:jc w:val="left"/>
        <w:rPr>
          <w:rFonts w:ascii="Verdana" w:hAnsi="Verdana"/>
          <w:b w:val="0"/>
          <w:color w:val="000066"/>
        </w:rPr>
      </w:pPr>
      <w:r>
        <w:rPr>
          <w:rFonts w:ascii="Verdana" w:hAnsi="Verdana"/>
          <w:b w:val="0"/>
          <w:color w:val="000066"/>
        </w:rPr>
        <w:t>2.</w:t>
      </w:r>
      <w:r>
        <w:rPr>
          <w:rFonts w:ascii="Verdana" w:hAnsi="Verdana"/>
          <w:b w:val="0"/>
          <w:color w:val="000066"/>
        </w:rPr>
        <w:tab/>
      </w:r>
      <w:r w:rsidR="00E07B6E">
        <w:rPr>
          <w:rFonts w:ascii="Verdana" w:hAnsi="Verdana"/>
          <w:b w:val="0"/>
          <w:color w:val="000066"/>
        </w:rPr>
        <w:t>LEVERANDØRI</w:t>
      </w:r>
      <w:r w:rsidRPr="00ED3698">
        <w:rPr>
          <w:rFonts w:ascii="Verdana" w:hAnsi="Verdana"/>
          <w:b w:val="0"/>
          <w:color w:val="000066"/>
        </w:rPr>
        <w:t>NFORMASJON</w:t>
      </w:r>
    </w:p>
    <w:tbl>
      <w:tblPr>
        <w:tblStyle w:val="Rutenettabelllys"/>
        <w:tblpPr w:leftFromText="141" w:rightFromText="141" w:vertAnchor="text" w:horzAnchor="page" w:tblpX="4233" w:tblpY="92"/>
        <w:tblW w:w="0" w:type="auto"/>
        <w:tblLook w:val="01E0" w:firstRow="1" w:lastRow="1" w:firstColumn="1" w:lastColumn="1" w:noHBand="0" w:noVBand="0"/>
      </w:tblPr>
      <w:tblGrid>
        <w:gridCol w:w="6366"/>
      </w:tblGrid>
      <w:tr w:rsidR="00924697" w:rsidRPr="00ED3698" w14:paraId="4DA1B3B2" w14:textId="77777777" w:rsidTr="00924697">
        <w:trPr>
          <w:trHeight w:val="356"/>
        </w:trPr>
        <w:tc>
          <w:tcPr>
            <w:tcW w:w="6366" w:type="dxa"/>
          </w:tcPr>
          <w:p w14:paraId="1DD9F53C" w14:textId="77777777" w:rsidR="00924697" w:rsidRPr="00ED3698" w:rsidRDefault="00924697" w:rsidP="0092469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4F7796A5" w14:textId="77777777" w:rsidR="00924697" w:rsidRDefault="00FB7039" w:rsidP="00924697">
      <w:pPr>
        <w:jc w:val="left"/>
        <w:rPr>
          <w:rFonts w:ascii="Arial" w:hAnsi="Arial" w:cs="Arial"/>
          <w:szCs w:val="24"/>
        </w:rPr>
      </w:pPr>
      <w:r w:rsidRPr="00ED3698">
        <w:rPr>
          <w:rFonts w:ascii="Arial" w:hAnsi="Arial" w:cs="Arial"/>
          <w:szCs w:val="24"/>
        </w:rPr>
        <w:t xml:space="preserve">Navn på </w:t>
      </w:r>
      <w:r w:rsidR="00E07B6E" w:rsidRPr="00ED3698">
        <w:rPr>
          <w:rFonts w:ascii="Arial" w:hAnsi="Arial" w:cs="Arial"/>
          <w:szCs w:val="24"/>
        </w:rPr>
        <w:t>leverandør</w:t>
      </w:r>
      <w:r w:rsidR="007A3B21">
        <w:rPr>
          <w:rFonts w:ascii="Arial" w:hAnsi="Arial" w:cs="Arial"/>
          <w:szCs w:val="24"/>
        </w:rPr>
        <w:t>en</w:t>
      </w:r>
      <w:r w:rsidRPr="00ED3698">
        <w:rPr>
          <w:rFonts w:ascii="Arial" w:hAnsi="Arial" w:cs="Arial"/>
          <w:szCs w:val="24"/>
        </w:rPr>
        <w:t xml:space="preserve">: </w:t>
      </w:r>
    </w:p>
    <w:p w14:paraId="39DB0FC2" w14:textId="77777777" w:rsidR="00A7249D" w:rsidRPr="0055124C" w:rsidRDefault="00924697" w:rsidP="0055124C">
      <w:pPr>
        <w:ind w:left="2127" w:firstLine="709"/>
        <w:jc w:val="left"/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t>(Sett i</w:t>
      </w:r>
      <w:r w:rsidR="00E07B6E" w:rsidRPr="00924697">
        <w:rPr>
          <w:rFonts w:ascii="Arial" w:hAnsi="Arial" w:cs="Arial"/>
          <w:sz w:val="22"/>
          <w:szCs w:val="22"/>
        </w:rPr>
        <w:t xml:space="preserve">nn navn på firmaet som </w:t>
      </w:r>
      <w:r w:rsidR="008A3C8D" w:rsidRPr="00924697">
        <w:rPr>
          <w:rFonts w:ascii="Arial" w:hAnsi="Arial" w:cs="Arial"/>
          <w:sz w:val="22"/>
          <w:szCs w:val="22"/>
        </w:rPr>
        <w:t xml:space="preserve">leverer tilbud </w:t>
      </w:r>
      <w:r w:rsidR="00E07B6E" w:rsidRPr="00924697">
        <w:rPr>
          <w:rFonts w:ascii="Arial" w:hAnsi="Arial" w:cs="Arial"/>
          <w:sz w:val="22"/>
          <w:szCs w:val="22"/>
        </w:rPr>
        <w:t>i konkurransen)</w:t>
      </w:r>
      <w:r w:rsidR="0055124C">
        <w:rPr>
          <w:rFonts w:ascii="Arial" w:hAnsi="Arial" w:cs="Arial"/>
          <w:sz w:val="22"/>
          <w:szCs w:val="22"/>
        </w:rPr>
        <w:br/>
      </w:r>
      <w:r w:rsidR="0055124C">
        <w:rPr>
          <w:rFonts w:ascii="Arial" w:hAnsi="Arial" w:cs="Arial"/>
          <w:sz w:val="22"/>
          <w:szCs w:val="22"/>
        </w:rPr>
        <w:br/>
      </w:r>
    </w:p>
    <w:p w14:paraId="23F85AD2" w14:textId="77777777" w:rsidR="00924697" w:rsidRDefault="00924697" w:rsidP="00A7249D">
      <w:pPr>
        <w:spacing w:after="120"/>
      </w:pPr>
    </w:p>
    <w:p w14:paraId="09C0FFDC" w14:textId="77777777" w:rsidR="00A7249D" w:rsidRPr="00C87D30" w:rsidRDefault="0055124C" w:rsidP="00C87D30">
      <w:pPr>
        <w:pStyle w:val="Contractstyle"/>
        <w:tabs>
          <w:tab w:val="left" w:pos="0"/>
        </w:tabs>
        <w:ind w:left="0"/>
        <w:rPr>
          <w:rFonts w:ascii="Arial" w:hAnsi="Arial" w:cs="Arial"/>
          <w:szCs w:val="24"/>
        </w:rPr>
      </w:pPr>
      <w:r>
        <w:rPr>
          <w:rFonts w:ascii="Verdana" w:hAnsi="Verdana"/>
          <w:color w:val="000066"/>
          <w:sz w:val="28"/>
        </w:rPr>
        <w:t>3</w:t>
      </w:r>
      <w:r w:rsidR="00A7249D" w:rsidRPr="00ED3698">
        <w:rPr>
          <w:rFonts w:ascii="Verdana" w:hAnsi="Verdana"/>
          <w:color w:val="000066"/>
          <w:sz w:val="28"/>
        </w:rPr>
        <w:t>.</w:t>
      </w:r>
      <w:r w:rsidR="00A7249D" w:rsidRPr="00ED3698">
        <w:rPr>
          <w:rFonts w:ascii="Verdana" w:hAnsi="Verdana"/>
          <w:color w:val="000066"/>
          <w:sz w:val="28"/>
        </w:rPr>
        <w:tab/>
      </w:r>
      <w:r w:rsidR="00A7249D">
        <w:rPr>
          <w:rFonts w:ascii="Verdana" w:hAnsi="Verdana"/>
          <w:color w:val="000066"/>
          <w:sz w:val="28"/>
        </w:rPr>
        <w:t xml:space="preserve">BEHOV FOR STØTTE FRA </w:t>
      </w:r>
      <w:r w:rsidR="00A7249D" w:rsidRPr="00ED3698">
        <w:rPr>
          <w:rFonts w:ascii="Verdana" w:hAnsi="Verdana"/>
          <w:color w:val="000066"/>
          <w:sz w:val="28"/>
        </w:rPr>
        <w:t>UNDERLEVERANDØRER</w:t>
      </w:r>
      <w:r w:rsidR="00A7249D">
        <w:rPr>
          <w:szCs w:val="24"/>
        </w:rPr>
        <w:br/>
      </w:r>
      <w:r w:rsidR="00A7249D" w:rsidRPr="00840121">
        <w:rPr>
          <w:rFonts w:ascii="Arial" w:hAnsi="Arial" w:cs="Arial"/>
        </w:rPr>
        <w:t xml:space="preserve">Dersom leverandør har behov for å støtte seg på kapasiteten til andre virksomheter for å oppfylle </w:t>
      </w:r>
      <w:r w:rsidR="00A7249D">
        <w:rPr>
          <w:rFonts w:ascii="Arial" w:hAnsi="Arial" w:cs="Arial"/>
        </w:rPr>
        <w:t xml:space="preserve">en eller flere </w:t>
      </w:r>
      <w:r w:rsidR="00A7249D" w:rsidRPr="00840121">
        <w:rPr>
          <w:rFonts w:ascii="Arial" w:hAnsi="Arial" w:cs="Arial"/>
        </w:rPr>
        <w:t>kvalifikasjonskrav</w:t>
      </w:r>
      <w:r w:rsidR="00A7249D">
        <w:rPr>
          <w:rFonts w:ascii="Arial" w:hAnsi="Arial" w:cs="Arial"/>
        </w:rPr>
        <w:t xml:space="preserve"> må </w:t>
      </w:r>
      <w:r w:rsidR="00A7249D" w:rsidRPr="00E74986">
        <w:rPr>
          <w:rFonts w:ascii="Arial" w:hAnsi="Arial" w:cs="Arial"/>
        </w:rPr>
        <w:t xml:space="preserve">leverandøren </w:t>
      </w:r>
      <w:r w:rsidR="00A7249D" w:rsidRPr="00E74986">
        <w:rPr>
          <w:rFonts w:ascii="Arial" w:hAnsi="Arial" w:cs="Arial"/>
          <w:szCs w:val="24"/>
        </w:rPr>
        <w:t xml:space="preserve">dokumentere at den reelt disponerer over ressursene som tilbys fra underleverandør(er). Dette gjøres ved å fylle ut </w:t>
      </w:r>
      <w:r w:rsidR="00A7249D">
        <w:rPr>
          <w:rFonts w:ascii="Arial" w:hAnsi="Arial" w:cs="Arial"/>
          <w:szCs w:val="24"/>
        </w:rPr>
        <w:t xml:space="preserve">resterende punkter i denne </w:t>
      </w:r>
      <w:r w:rsidR="00A7249D" w:rsidRPr="00E74986">
        <w:rPr>
          <w:rFonts w:ascii="Arial" w:hAnsi="Arial" w:cs="Arial"/>
        </w:rPr>
        <w:t>erklæringen</w:t>
      </w:r>
      <w:r w:rsidR="00A7249D">
        <w:rPr>
          <w:rFonts w:ascii="Arial" w:hAnsi="Arial" w:cs="Arial"/>
        </w:rPr>
        <w:t xml:space="preserve">. </w:t>
      </w:r>
      <w:r w:rsidR="00C87D30">
        <w:rPr>
          <w:rFonts w:ascii="Arial" w:hAnsi="Arial" w:cs="Arial"/>
        </w:rPr>
        <w:t>S</w:t>
      </w:r>
      <w:r w:rsidR="00C87D30">
        <w:rPr>
          <w:rFonts w:ascii="Arial" w:hAnsi="Arial" w:cs="Arial"/>
          <w:sz w:val="24"/>
          <w:lang w:eastAsia="nb-NO"/>
        </w:rPr>
        <w:t xml:space="preserve">ett kryss for «ja» i matrisen, og signer. </w:t>
      </w:r>
    </w:p>
    <w:tbl>
      <w:tblPr>
        <w:tblpPr w:leftFromText="141" w:rightFromText="141" w:vertAnchor="text" w:horzAnchor="margin" w:tblpY="56"/>
        <w:tblOverlap w:val="never"/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855"/>
        <w:gridCol w:w="1411"/>
      </w:tblGrid>
      <w:tr w:rsidR="00A7249D" w:rsidRPr="000032C1" w14:paraId="09613CB1" w14:textId="77777777" w:rsidTr="00C87D30">
        <w:tc>
          <w:tcPr>
            <w:tcW w:w="7650" w:type="dxa"/>
            <w:gridSpan w:val="4"/>
            <w:shd w:val="clear" w:color="auto" w:fill="DEEAF6" w:themeFill="accent1" w:themeFillTint="33"/>
          </w:tcPr>
          <w:p w14:paraId="4C245F08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lastRenderedPageBreak/>
              <w:t xml:space="preserve">Ja, vi har behov for å støtte oss på underleverandør(er) for å bli kvalifisert til denne kontrakten.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02236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1" w:type="dxa"/>
                <w:shd w:val="clear" w:color="auto" w:fill="FFFFFF" w:themeFill="background1"/>
              </w:tcPr>
              <w:p w14:paraId="2A5E9405" w14:textId="77777777" w:rsidR="00A7249D" w:rsidRPr="000032C1" w:rsidRDefault="00A7249D" w:rsidP="00B8706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032C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87D30" w:rsidRPr="000032C1" w14:paraId="34BE1DE4" w14:textId="77777777" w:rsidTr="00C87D30">
        <w:tc>
          <w:tcPr>
            <w:tcW w:w="9061" w:type="dxa"/>
            <w:gridSpan w:val="5"/>
            <w:shd w:val="clear" w:color="auto" w:fill="DEEAF6" w:themeFill="accent1" w:themeFillTint="33"/>
          </w:tcPr>
          <w:p w14:paraId="7262009B" w14:textId="77777777" w:rsidR="00C87D30" w:rsidRPr="000032C1" w:rsidRDefault="00C87D30" w:rsidP="00C87D30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Leverandør bekrefter med denne signatur at den vil støtte seg på underleverandør(er) for å bli kvalifisert til denne kontrakten.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24697" w:rsidRPr="000032C1" w14:paraId="6A835563" w14:textId="77777777" w:rsidTr="0050715D">
        <w:tc>
          <w:tcPr>
            <w:tcW w:w="2265" w:type="dxa"/>
          </w:tcPr>
          <w:p w14:paraId="7C8D76BC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</w:tcPr>
          <w:p w14:paraId="5A11125E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</w:tcPr>
          <w:p w14:paraId="5BFA7497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3257B9E5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97" w:rsidRPr="000032C1" w14:paraId="18389FB3" w14:textId="77777777" w:rsidTr="00924697">
        <w:tc>
          <w:tcPr>
            <w:tcW w:w="2265" w:type="dxa"/>
            <w:shd w:val="clear" w:color="auto" w:fill="DEEAF6" w:themeFill="accent1" w:themeFillTint="33"/>
          </w:tcPr>
          <w:p w14:paraId="4B6FB6F1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17CA1EAF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4007DEF7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2266" w:type="dxa"/>
            <w:gridSpan w:val="2"/>
            <w:shd w:val="clear" w:color="auto" w:fill="DEEAF6" w:themeFill="accent1" w:themeFillTint="33"/>
          </w:tcPr>
          <w:p w14:paraId="090176D6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4F535318" w14:textId="77777777" w:rsidR="00C87D30" w:rsidRPr="0055124C" w:rsidRDefault="0055124C" w:rsidP="0055124C">
      <w:pPr>
        <w:jc w:val="left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C87D30">
        <w:rPr>
          <w:rFonts w:ascii="Arial" w:hAnsi="Arial" w:cs="Arial"/>
          <w:sz w:val="22"/>
          <w:szCs w:val="22"/>
        </w:rPr>
        <w:t>Underleverandør fyller u</w:t>
      </w:r>
      <w:r w:rsidR="00C87D30" w:rsidRPr="007A3B21">
        <w:rPr>
          <w:rFonts w:ascii="Arial" w:hAnsi="Arial" w:cs="Arial"/>
          <w:sz w:val="22"/>
          <w:szCs w:val="22"/>
        </w:rPr>
        <w:t xml:space="preserve">t punkt </w:t>
      </w:r>
      <w:r>
        <w:rPr>
          <w:rFonts w:ascii="Arial" w:hAnsi="Arial" w:cs="Arial"/>
          <w:sz w:val="22"/>
          <w:szCs w:val="22"/>
        </w:rPr>
        <w:t>4</w:t>
      </w:r>
      <w:r w:rsidR="00C87D30" w:rsidRPr="007A3B21">
        <w:rPr>
          <w:rFonts w:ascii="Arial" w:hAnsi="Arial" w:cs="Arial"/>
          <w:sz w:val="22"/>
          <w:szCs w:val="22"/>
        </w:rPr>
        <w:t xml:space="preserve"> og </w:t>
      </w:r>
      <w:r>
        <w:rPr>
          <w:rFonts w:ascii="Arial" w:hAnsi="Arial" w:cs="Arial"/>
          <w:sz w:val="22"/>
          <w:szCs w:val="22"/>
        </w:rPr>
        <w:t>5</w:t>
      </w:r>
      <w:r w:rsidR="00C87D30" w:rsidRPr="007A3B21">
        <w:rPr>
          <w:rFonts w:ascii="Arial" w:hAnsi="Arial" w:cs="Arial"/>
          <w:sz w:val="22"/>
          <w:szCs w:val="22"/>
        </w:rPr>
        <w:t>.</w:t>
      </w:r>
      <w:r w:rsidR="00C87D30" w:rsidRPr="007A3B21">
        <w:rPr>
          <w:rFonts w:ascii="Arial" w:hAnsi="Arial" w:cs="Arial"/>
          <w:b/>
          <w:sz w:val="22"/>
          <w:szCs w:val="22"/>
        </w:rPr>
        <w:t xml:space="preserve"> </w:t>
      </w:r>
      <w:r w:rsidR="00C87D30" w:rsidRPr="007A3B21">
        <w:rPr>
          <w:rFonts w:ascii="Arial" w:hAnsi="Arial" w:cs="Arial"/>
          <w:b/>
          <w:bCs/>
          <w:iCs/>
          <w:sz w:val="22"/>
          <w:szCs w:val="22"/>
        </w:rPr>
        <w:t xml:space="preserve"> Det skal fylles ut ett skjema for hver underleverandør</w:t>
      </w:r>
      <w:r w:rsidR="00C87D30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4AA79AFB" w14:textId="77777777" w:rsidR="00924697" w:rsidRDefault="00924697" w:rsidP="000032C1">
      <w:pPr>
        <w:spacing w:after="120"/>
        <w:rPr>
          <w:rFonts w:ascii="Verdana" w:hAnsi="Verdana"/>
          <w:color w:val="000066"/>
          <w:sz w:val="28"/>
        </w:rPr>
      </w:pPr>
    </w:p>
    <w:p w14:paraId="1AF1722B" w14:textId="77777777" w:rsidR="000032C1" w:rsidRPr="00ED3698" w:rsidRDefault="0055124C" w:rsidP="000032C1">
      <w:pPr>
        <w:spacing w:after="120"/>
        <w:rPr>
          <w:rFonts w:ascii="Verdana" w:hAnsi="Verdana"/>
          <w:color w:val="000066"/>
          <w:sz w:val="28"/>
        </w:rPr>
      </w:pPr>
      <w:r>
        <w:rPr>
          <w:rFonts w:ascii="Verdana" w:hAnsi="Verdana"/>
          <w:color w:val="000066"/>
          <w:sz w:val="28"/>
        </w:rPr>
        <w:t>4</w:t>
      </w:r>
      <w:r w:rsidR="000032C1" w:rsidRPr="00ED3698">
        <w:rPr>
          <w:rFonts w:ascii="Verdana" w:hAnsi="Verdana"/>
          <w:color w:val="000066"/>
          <w:sz w:val="28"/>
        </w:rPr>
        <w:t>.</w:t>
      </w:r>
      <w:r w:rsidR="000032C1" w:rsidRPr="00ED3698">
        <w:rPr>
          <w:rFonts w:ascii="Verdana" w:hAnsi="Verdana"/>
          <w:color w:val="000066"/>
          <w:sz w:val="28"/>
        </w:rPr>
        <w:tab/>
        <w:t>INFORMASJON OM UNDERLEVERANDØR</w:t>
      </w:r>
    </w:p>
    <w:p w14:paraId="3BB58D13" w14:textId="77777777" w:rsidR="000032C1" w:rsidRPr="00ED3698" w:rsidRDefault="000032C1" w:rsidP="000032C1">
      <w:pPr>
        <w:spacing w:after="120"/>
        <w:jc w:val="left"/>
        <w:rPr>
          <w:rFonts w:ascii="Arial" w:hAnsi="Arial" w:cs="Arial"/>
          <w:szCs w:val="24"/>
        </w:rPr>
      </w:pPr>
      <w:r w:rsidRPr="009C21D3">
        <w:rPr>
          <w:rFonts w:ascii="Arial" w:hAnsi="Arial" w:cs="Arial"/>
          <w:szCs w:val="24"/>
        </w:rPr>
        <w:t xml:space="preserve">Informasjon om firma som forplikter seg til å stille sin kompetanse og kapasitet til rådighet som underleverandør for leverandør i en eventuell kontrakt knyttet til </w:t>
      </w:r>
      <w:r w:rsidR="009C21D3" w:rsidRPr="009C21D3">
        <w:rPr>
          <w:rFonts w:ascii="Arial" w:hAnsi="Arial" w:cs="Arial"/>
          <w:bCs/>
          <w:iCs/>
          <w:szCs w:val="24"/>
        </w:rPr>
        <w:t>26/01468</w:t>
      </w:r>
      <w:r w:rsidRPr="009C21D3">
        <w:rPr>
          <w:rFonts w:ascii="Arial" w:hAnsi="Arial" w:cs="Arial"/>
          <w:szCs w:val="24"/>
        </w:rPr>
        <w:t xml:space="preserve"> </w:t>
      </w:r>
      <w:r w:rsidR="009C21D3" w:rsidRPr="009C21D3">
        <w:rPr>
          <w:rFonts w:ascii="Arial" w:hAnsi="Arial" w:cs="Arial"/>
          <w:szCs w:val="24"/>
        </w:rPr>
        <w:t>rammeavtale for elektroniske målebrett for fisk</w:t>
      </w:r>
      <w:r w:rsidRPr="009C21D3">
        <w:rPr>
          <w:rFonts w:ascii="Arial" w:hAnsi="Arial" w:cs="Arial"/>
          <w:szCs w:val="24"/>
        </w:rPr>
        <w:t xml:space="preserve"> til Havforskningsinstituttet</w:t>
      </w:r>
      <w:r w:rsidRPr="00ED3698">
        <w:rPr>
          <w:rFonts w:ascii="Arial" w:hAnsi="Arial" w:cs="Arial"/>
          <w:szCs w:val="24"/>
        </w:rPr>
        <w:t xml:space="preserve">. </w:t>
      </w:r>
    </w:p>
    <w:p w14:paraId="3EF1E73F" w14:textId="77777777" w:rsidR="000032C1" w:rsidRPr="00ED3698" w:rsidRDefault="000032C1" w:rsidP="000032C1">
      <w:pPr>
        <w:jc w:val="left"/>
        <w:rPr>
          <w:rFonts w:ascii="Arial" w:hAnsi="Arial" w:cs="Arial"/>
          <w:szCs w:val="24"/>
        </w:rPr>
      </w:pPr>
    </w:p>
    <w:tbl>
      <w:tblPr>
        <w:tblStyle w:val="Rutenettabelllys"/>
        <w:tblpPr w:leftFromText="141" w:rightFromText="141" w:vertAnchor="text" w:horzAnchor="margin" w:tblpXSpec="right" w:tblpY="175"/>
        <w:tblW w:w="0" w:type="auto"/>
        <w:tblLook w:val="01E0" w:firstRow="1" w:lastRow="1" w:firstColumn="1" w:lastColumn="1" w:noHBand="0" w:noVBand="0"/>
      </w:tblPr>
      <w:tblGrid>
        <w:gridCol w:w="7933"/>
      </w:tblGrid>
      <w:tr w:rsidR="00DD1F4C" w:rsidRPr="00ED3698" w14:paraId="1D13199E" w14:textId="77777777" w:rsidTr="00924697">
        <w:trPr>
          <w:trHeight w:val="416"/>
        </w:trPr>
        <w:tc>
          <w:tcPr>
            <w:tcW w:w="7933" w:type="dxa"/>
          </w:tcPr>
          <w:p w14:paraId="61413174" w14:textId="77777777" w:rsidR="00DD1F4C" w:rsidRPr="00ED3698" w:rsidRDefault="00DD1F4C" w:rsidP="00DD1F4C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00CA7A26" w14:textId="77777777" w:rsidR="000032C1" w:rsidRPr="00ED3698" w:rsidRDefault="000032C1" w:rsidP="000032C1">
      <w:pPr>
        <w:spacing w:after="120"/>
        <w:rPr>
          <w:rFonts w:ascii="Arial" w:hAnsi="Arial" w:cs="Arial"/>
          <w:szCs w:val="24"/>
        </w:rPr>
      </w:pPr>
      <w:r w:rsidRPr="00ED3698">
        <w:rPr>
          <w:rFonts w:ascii="Arial" w:hAnsi="Arial" w:cs="Arial"/>
          <w:szCs w:val="24"/>
        </w:rPr>
        <w:t>a. Firma:</w:t>
      </w:r>
      <w:r w:rsidRPr="00ED3698">
        <w:rPr>
          <w:rFonts w:ascii="Arial" w:hAnsi="Arial" w:cs="Arial"/>
          <w:noProof/>
          <w:szCs w:val="24"/>
        </w:rPr>
        <w:t xml:space="preserve"> </w:t>
      </w:r>
    </w:p>
    <w:p w14:paraId="72BCBCAC" w14:textId="77777777" w:rsidR="000032C1" w:rsidRPr="003B5768" w:rsidRDefault="00924697" w:rsidP="003B5768">
      <w:pPr>
        <w:spacing w:after="120"/>
        <w:ind w:left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0032C1" w:rsidRPr="00924697">
        <w:rPr>
          <w:rFonts w:ascii="Arial" w:hAnsi="Arial" w:cs="Arial"/>
          <w:sz w:val="22"/>
          <w:szCs w:val="22"/>
        </w:rPr>
        <w:t>(Sett inn navn og organisasjonsnummer for firmaet som vil være underleverandør.</w:t>
      </w:r>
      <w:r>
        <w:rPr>
          <w:rFonts w:ascii="Arial" w:hAnsi="Arial" w:cs="Arial"/>
          <w:sz w:val="22"/>
          <w:szCs w:val="22"/>
        </w:rPr>
        <w:t>)</w:t>
      </w:r>
    </w:p>
    <w:p w14:paraId="4D9F0D84" w14:textId="77777777" w:rsidR="000032C1" w:rsidRDefault="000032C1" w:rsidP="000032C1">
      <w:pPr>
        <w:rPr>
          <w:rFonts w:ascii="Arial" w:hAnsi="Arial" w:cs="Arial"/>
          <w:szCs w:val="24"/>
          <w:highlight w:val="red"/>
        </w:rPr>
      </w:pPr>
    </w:p>
    <w:p w14:paraId="69D67012" w14:textId="77777777" w:rsidR="000032C1" w:rsidRPr="008A3C8D" w:rsidRDefault="0055124C" w:rsidP="000032C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</w:t>
      </w:r>
      <w:r w:rsidR="000032C1" w:rsidRPr="008A3C8D">
        <w:rPr>
          <w:rFonts w:ascii="Arial" w:hAnsi="Arial" w:cs="Arial"/>
          <w:szCs w:val="24"/>
        </w:rPr>
        <w:t xml:space="preserve">. </w:t>
      </w:r>
      <w:r w:rsidR="000032C1" w:rsidRPr="008A3C8D">
        <w:rPr>
          <w:rFonts w:ascii="Arial" w:hAnsi="Arial" w:cs="Arial"/>
        </w:rPr>
        <w:t xml:space="preserve">Tekniske kvalifikasjoner: </w:t>
      </w:r>
      <w:r w:rsidR="000032C1">
        <w:rPr>
          <w:rFonts w:ascii="Arial" w:hAnsi="Arial" w:cs="Arial"/>
        </w:rPr>
        <w:t xml:space="preserve">Firmaet, oppgitt i punkt </w:t>
      </w:r>
      <w:r>
        <w:rPr>
          <w:rFonts w:ascii="Arial" w:hAnsi="Arial" w:cs="Arial"/>
        </w:rPr>
        <w:t xml:space="preserve">4 </w:t>
      </w:r>
      <w:r w:rsidR="000032C1">
        <w:rPr>
          <w:rFonts w:ascii="Arial" w:hAnsi="Arial" w:cs="Arial"/>
        </w:rPr>
        <w:t>a, vil eventuelt bidra med i denne kontrakt med følgende tekniske kvalifikasjoner:</w:t>
      </w:r>
      <w:r w:rsidR="000032C1" w:rsidRPr="008A3C8D">
        <w:rPr>
          <w:rFonts w:ascii="Arial" w:hAnsi="Arial" w:cs="Arial"/>
          <w:szCs w:val="24"/>
        </w:rPr>
        <w:tab/>
      </w:r>
    </w:p>
    <w:tbl>
      <w:tblPr>
        <w:tblStyle w:val="Rutenettabelllys"/>
        <w:tblpPr w:leftFromText="141" w:rightFromText="141" w:vertAnchor="text" w:tblpY="61"/>
        <w:tblW w:w="0" w:type="auto"/>
        <w:tblLook w:val="01E0" w:firstRow="1" w:lastRow="1" w:firstColumn="1" w:lastColumn="1" w:noHBand="0" w:noVBand="0"/>
      </w:tblPr>
      <w:tblGrid>
        <w:gridCol w:w="8782"/>
      </w:tblGrid>
      <w:tr w:rsidR="000032C1" w:rsidRPr="00ED3698" w14:paraId="682B0839" w14:textId="77777777" w:rsidTr="00B8706D">
        <w:tc>
          <w:tcPr>
            <w:tcW w:w="8782" w:type="dxa"/>
          </w:tcPr>
          <w:p w14:paraId="62964AB0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3ABC2E36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60459326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5E7505E" w14:textId="77777777" w:rsidR="000032C1" w:rsidRPr="0055124C" w:rsidRDefault="000032C1" w:rsidP="000032C1">
      <w:pPr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t>(Gi beskrivelse)</w:t>
      </w:r>
      <w:r w:rsidR="0055124C">
        <w:rPr>
          <w:rFonts w:ascii="Arial" w:hAnsi="Arial" w:cs="Arial"/>
          <w:sz w:val="22"/>
          <w:szCs w:val="22"/>
        </w:rPr>
        <w:br/>
      </w:r>
    </w:p>
    <w:p w14:paraId="260301F0" w14:textId="77777777" w:rsidR="000032C1" w:rsidRPr="008A3C8D" w:rsidRDefault="00A7249D" w:rsidP="000032C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</w:t>
      </w:r>
      <w:r w:rsidR="000032C1" w:rsidRPr="008A3C8D">
        <w:rPr>
          <w:rFonts w:ascii="Arial" w:hAnsi="Arial" w:cs="Arial"/>
          <w:szCs w:val="24"/>
        </w:rPr>
        <w:t xml:space="preserve">. </w:t>
      </w:r>
      <w:r w:rsidR="000032C1" w:rsidRPr="008A3C8D">
        <w:rPr>
          <w:rFonts w:ascii="Arial" w:hAnsi="Arial" w:cs="Arial"/>
        </w:rPr>
        <w:t xml:space="preserve">Faglige kvalifikasjoner: </w:t>
      </w:r>
      <w:r w:rsidR="000032C1">
        <w:rPr>
          <w:rFonts w:ascii="Arial" w:hAnsi="Arial" w:cs="Arial"/>
        </w:rPr>
        <w:t xml:space="preserve">Firmaet, oppgitt i punkt </w:t>
      </w:r>
      <w:r w:rsidR="0055124C">
        <w:rPr>
          <w:rFonts w:ascii="Arial" w:hAnsi="Arial" w:cs="Arial"/>
        </w:rPr>
        <w:t>4</w:t>
      </w:r>
      <w:r w:rsidR="000032C1">
        <w:rPr>
          <w:rFonts w:ascii="Arial" w:hAnsi="Arial" w:cs="Arial"/>
        </w:rPr>
        <w:t xml:space="preserve"> a, vil eventuelt bidra med i denne kontrakt med følgende faglige kvalifikasjoner:</w:t>
      </w:r>
      <w:r w:rsidR="000032C1" w:rsidRPr="008A3C8D">
        <w:rPr>
          <w:rFonts w:ascii="Arial" w:hAnsi="Arial" w:cs="Arial"/>
          <w:szCs w:val="24"/>
        </w:rPr>
        <w:tab/>
      </w:r>
    </w:p>
    <w:tbl>
      <w:tblPr>
        <w:tblStyle w:val="Rutenettabelllys"/>
        <w:tblpPr w:leftFromText="141" w:rightFromText="141" w:vertAnchor="text" w:tblpY="61"/>
        <w:tblW w:w="0" w:type="auto"/>
        <w:tblLook w:val="01E0" w:firstRow="1" w:lastRow="1" w:firstColumn="1" w:lastColumn="1" w:noHBand="0" w:noVBand="0"/>
      </w:tblPr>
      <w:tblGrid>
        <w:gridCol w:w="8782"/>
      </w:tblGrid>
      <w:tr w:rsidR="000032C1" w:rsidRPr="00ED3698" w14:paraId="403BF6D8" w14:textId="77777777" w:rsidTr="00B8706D">
        <w:tc>
          <w:tcPr>
            <w:tcW w:w="8782" w:type="dxa"/>
          </w:tcPr>
          <w:p w14:paraId="5C6E1B38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071714AE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1B8108D1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77989CB" w14:textId="77777777" w:rsidR="000032C1" w:rsidRDefault="000032C1" w:rsidP="000032C1">
      <w:pPr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t>(Gi beskrivelse)</w:t>
      </w:r>
    </w:p>
    <w:p w14:paraId="6CA81BF7" w14:textId="77777777" w:rsidR="0055124C" w:rsidRDefault="0055124C" w:rsidP="000032C1">
      <w:pPr>
        <w:rPr>
          <w:rFonts w:ascii="Arial" w:hAnsi="Arial" w:cs="Arial"/>
          <w:sz w:val="22"/>
          <w:szCs w:val="22"/>
        </w:rPr>
      </w:pPr>
    </w:p>
    <w:p w14:paraId="0845D02A" w14:textId="77777777" w:rsidR="0055124C" w:rsidRPr="00924697" w:rsidRDefault="0055124C" w:rsidP="000032C1">
      <w:pPr>
        <w:rPr>
          <w:rFonts w:ascii="Arial" w:hAnsi="Arial" w:cs="Arial"/>
          <w:sz w:val="22"/>
          <w:szCs w:val="22"/>
        </w:rPr>
      </w:pPr>
    </w:p>
    <w:p w14:paraId="794F916E" w14:textId="77777777" w:rsidR="00924697" w:rsidRDefault="00924697" w:rsidP="000032C1"/>
    <w:p w14:paraId="7C8B0F4F" w14:textId="77777777" w:rsidR="000032C1" w:rsidRPr="00ED3698" w:rsidRDefault="0055124C" w:rsidP="000032C1">
      <w:pPr>
        <w:rPr>
          <w:rFonts w:ascii="Verdana" w:hAnsi="Verdana"/>
          <w:color w:val="000066"/>
          <w:sz w:val="28"/>
        </w:rPr>
      </w:pPr>
      <w:r>
        <w:rPr>
          <w:rFonts w:ascii="Verdana" w:hAnsi="Verdana"/>
          <w:color w:val="000066"/>
          <w:sz w:val="28"/>
        </w:rPr>
        <w:t>5</w:t>
      </w:r>
      <w:r w:rsidR="000032C1" w:rsidRPr="00ED3698">
        <w:rPr>
          <w:rFonts w:ascii="Verdana" w:hAnsi="Verdana"/>
          <w:color w:val="000066"/>
          <w:sz w:val="28"/>
        </w:rPr>
        <w:t>.</w:t>
      </w:r>
      <w:r w:rsidR="000032C1" w:rsidRPr="00ED3698">
        <w:rPr>
          <w:rFonts w:ascii="Verdana" w:hAnsi="Verdana"/>
          <w:color w:val="000066"/>
          <w:sz w:val="28"/>
        </w:rPr>
        <w:tab/>
        <w:t>SIGNATUR</w:t>
      </w:r>
    </w:p>
    <w:p w14:paraId="7DD74EB2" w14:textId="77777777" w:rsidR="000032C1" w:rsidRDefault="000032C1" w:rsidP="00C87D30">
      <w:pPr>
        <w:jc w:val="left"/>
      </w:pPr>
      <w:r w:rsidRPr="00ED3698">
        <w:rPr>
          <w:rFonts w:ascii="Arial" w:hAnsi="Arial" w:cs="Arial"/>
        </w:rPr>
        <w:t>Underleverandør</w:t>
      </w:r>
      <w:r w:rsidR="00C87D30">
        <w:rPr>
          <w:rFonts w:ascii="Arial" w:hAnsi="Arial" w:cs="Arial"/>
        </w:rPr>
        <w:t xml:space="preserve">s signatur:  </w:t>
      </w: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  <w:gridCol w:w="2835"/>
        <w:gridCol w:w="1270"/>
      </w:tblGrid>
      <w:tr w:rsidR="000032C1" w:rsidRPr="00ED3698" w14:paraId="7D70E584" w14:textId="77777777" w:rsidTr="00B8706D">
        <w:trPr>
          <w:trHeight w:val="633"/>
        </w:trPr>
        <w:tc>
          <w:tcPr>
            <w:tcW w:w="2689" w:type="dxa"/>
            <w:vAlign w:val="center"/>
          </w:tcPr>
          <w:p w14:paraId="47F2EC63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637731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BE07BD9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6DFC26FF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32C1" w:rsidRPr="00ED3698" w14:paraId="20E7A69F" w14:textId="77777777" w:rsidTr="00B8706D">
        <w:tc>
          <w:tcPr>
            <w:tcW w:w="2689" w:type="dxa"/>
            <w:shd w:val="clear" w:color="auto" w:fill="DEEAF6" w:themeFill="accent1" w:themeFillTint="33"/>
          </w:tcPr>
          <w:p w14:paraId="6F21F3E8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04970E56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835" w:type="dxa"/>
            <w:shd w:val="clear" w:color="auto" w:fill="DEEAF6" w:themeFill="accent1" w:themeFillTint="33"/>
          </w:tcPr>
          <w:p w14:paraId="320DA0E1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1270" w:type="dxa"/>
            <w:shd w:val="clear" w:color="auto" w:fill="DEEAF6" w:themeFill="accent1" w:themeFillTint="33"/>
          </w:tcPr>
          <w:p w14:paraId="4FE1B4F3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71EFDB27" w14:textId="77777777" w:rsidR="000032C1" w:rsidRDefault="000032C1" w:rsidP="003B5768"/>
    <w:sectPr w:rsidR="000032C1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577" w14:textId="77777777" w:rsidR="008A6423" w:rsidRDefault="008A6423">
      <w:r>
        <w:separator/>
      </w:r>
    </w:p>
  </w:endnote>
  <w:endnote w:type="continuationSeparator" w:id="0">
    <w:p w14:paraId="73C9EE2C" w14:textId="77777777" w:rsidR="008A6423" w:rsidRDefault="008A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AA6C" w14:textId="77777777" w:rsidR="00924697" w:rsidRPr="003B5768" w:rsidRDefault="00924697" w:rsidP="003B5768">
    <w:pPr>
      <w:pStyle w:val="EKtopptekst"/>
      <w:jc w:val="right"/>
      <w:rPr>
        <w:rFonts w:ascii="Arial" w:hAnsi="Arial" w:cs="Arial"/>
        <w:b w:val="0"/>
        <w:sz w:val="20"/>
      </w:rPr>
    </w:pPr>
    <w:r w:rsidRPr="007B7772">
      <w:rPr>
        <w:rFonts w:ascii="Arial" w:hAnsi="Arial" w:cs="Arial"/>
        <w:b w:val="0"/>
        <w:noProof/>
        <w:color w:val="00006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40C0F1" wp14:editId="2736A1E3">
              <wp:simplePos x="0" y="0"/>
              <wp:positionH relativeFrom="column">
                <wp:posOffset>7620</wp:posOffset>
              </wp:positionH>
              <wp:positionV relativeFrom="paragraph">
                <wp:posOffset>113665</wp:posOffset>
              </wp:positionV>
              <wp:extent cx="5805805" cy="635"/>
              <wp:effectExtent l="7620" t="8890" r="6350" b="9525"/>
              <wp:wrapNone/>
              <wp:docPr id="6" name="Rett pilkobli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58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E9086" id="_x0000_t32" coordsize="21600,21600" o:spt="32" o:oned="t" path="m,l21600,21600e" filled="f">
              <v:path arrowok="t" fillok="f" o:connecttype="none"/>
              <o:lock v:ext="edit" shapetype="t"/>
            </v:shapetype>
            <v:shape id="Rett pilkobling 6" o:spid="_x0000_s1026" type="#_x0000_t32" style="position:absolute;margin-left:.6pt;margin-top:8.95pt;width:457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" strokecolor="#006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5826" w14:textId="77777777" w:rsidR="00691630" w:rsidRPr="003B5768" w:rsidRDefault="00C87D30" w:rsidP="003B5768">
    <w:pPr>
      <w:pStyle w:val="EKtopptekst"/>
      <w:jc w:val="right"/>
      <w:rPr>
        <w:rFonts w:ascii="Arial" w:hAnsi="Arial" w:cs="Arial"/>
        <w:b w:val="0"/>
        <w:sz w:val="20"/>
      </w:rPr>
    </w:pPr>
    <w:r w:rsidRPr="007B7772">
      <w:rPr>
        <w:rFonts w:ascii="Arial" w:hAnsi="Arial" w:cs="Arial"/>
        <w:b w:val="0"/>
        <w:noProof/>
        <w:color w:val="000066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630681" wp14:editId="37FD902E">
              <wp:simplePos x="0" y="0"/>
              <wp:positionH relativeFrom="column">
                <wp:posOffset>7620</wp:posOffset>
              </wp:positionH>
              <wp:positionV relativeFrom="paragraph">
                <wp:posOffset>113665</wp:posOffset>
              </wp:positionV>
              <wp:extent cx="5805805" cy="635"/>
              <wp:effectExtent l="7620" t="8890" r="6350" b="9525"/>
              <wp:wrapNone/>
              <wp:docPr id="3" name="Rett pilkobling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58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4B97FF" id="_x0000_t32" coordsize="21600,21600" o:spt="32" o:oned="t" path="m,l21600,21600e" filled="f">
              <v:path arrowok="t" fillok="f" o:connecttype="none"/>
              <o:lock v:ext="edit" shapetype="t"/>
            </v:shapetype>
            <v:shape id="Rett pilkobling 3" o:spid="_x0000_s1026" type="#_x0000_t32" style="position:absolute;margin-left:.6pt;margin-top:8.95pt;width:457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" strokecolor="#006"/>
          </w:pict>
        </mc:Fallback>
      </mc:AlternateContent>
    </w:r>
    <w:r w:rsidRPr="000613A5">
      <w:rPr>
        <w:rFonts w:ascii="Arial" w:hAnsi="Arial" w:cs="Arial"/>
        <w:b w:val="0"/>
        <w:color w:val="7F7F7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D694B" w14:textId="77777777" w:rsidR="008A6423" w:rsidRDefault="008A6423">
      <w:r>
        <w:separator/>
      </w:r>
    </w:p>
  </w:footnote>
  <w:footnote w:type="continuationSeparator" w:id="0">
    <w:p w14:paraId="213DE27B" w14:textId="77777777" w:rsidR="008A6423" w:rsidRDefault="008A6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01"/>
      <w:gridCol w:w="6034"/>
      <w:gridCol w:w="2037"/>
      <w:gridCol w:w="167"/>
      <w:gridCol w:w="60"/>
    </w:tblGrid>
    <w:tr w:rsidR="0093687D" w:rsidRPr="007E14E4" w14:paraId="56D333FC" w14:textId="77777777" w:rsidTr="004935E6">
      <w:trPr>
        <w:cantSplit/>
        <w:trHeight w:val="668"/>
      </w:trPr>
      <w:tc>
        <w:tcPr>
          <w:tcW w:w="1001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7D8054A" w14:textId="77777777" w:rsidR="0093687D" w:rsidRPr="003B5768" w:rsidRDefault="003B5768" w:rsidP="0093687D">
          <w:pPr>
            <w:spacing w:before="80" w:after="80"/>
            <w:jc w:val="center"/>
            <w:rPr>
              <w:rFonts w:ascii="Arial" w:hAnsi="Arial" w:cs="Arial"/>
              <w:b/>
              <w:sz w:val="28"/>
            </w:rPr>
          </w:pPr>
          <w:r w:rsidRPr="003B5768">
            <w:rPr>
              <w:rFonts w:ascii="Arial" w:hAnsi="Arial" w:cs="Arial"/>
              <w:noProof/>
            </w:rPr>
            <w:drawing>
              <wp:inline distT="0" distB="0" distL="0" distR="0" wp14:anchorId="6E8EA7AC" wp14:editId="71C35D3B">
                <wp:extent cx="540385" cy="540385"/>
                <wp:effectExtent l="0" t="0" r="0" b="0"/>
                <wp:docPr id="5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93687D" w:rsidRPr="003B5768">
            <w:rPr>
              <w:rFonts w:ascii="Arial" w:hAnsi="Arial" w:cs="Arial"/>
              <w:b/>
              <w:color w:val="000080"/>
              <w:sz w:val="28"/>
            </w:rPr>
            <w:fldChar w:fldCharType="begin"/>
          </w:r>
          <w:r w:rsidR="0093687D" w:rsidRPr="003B5768">
            <w:rPr>
              <w:rFonts w:ascii="Arial" w:hAnsi="Arial" w:cs="Arial"/>
              <w:b/>
              <w:color w:val="000080"/>
              <w:sz w:val="28"/>
            </w:rPr>
            <w:instrText xml:space="preserve">  \* MERGEFORMAT </w:instrText>
          </w:r>
          <w:r w:rsidR="0093687D" w:rsidRPr="003B5768">
            <w:rPr>
              <w:rFonts w:ascii="Arial" w:hAnsi="Arial" w:cs="Arial"/>
              <w:b/>
              <w:color w:val="000080"/>
              <w:sz w:val="28"/>
            </w:rPr>
            <w:fldChar w:fldCharType="end"/>
          </w:r>
        </w:p>
      </w:tc>
      <w:tc>
        <w:tcPr>
          <w:tcW w:w="8071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254FC073" w14:textId="77777777" w:rsidR="0093687D" w:rsidRPr="003B5768" w:rsidRDefault="0093687D" w:rsidP="0093687D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7F96CA13" w14:textId="77777777" w:rsidR="0093687D" w:rsidRPr="007E14E4" w:rsidRDefault="0093687D" w:rsidP="0093687D">
          <w:pPr>
            <w:pStyle w:val="EKtopptekst"/>
            <w:jc w:val="right"/>
            <w:rPr>
              <w:b w:val="0"/>
              <w:sz w:val="28"/>
              <w:szCs w:val="28"/>
            </w:rPr>
          </w:pPr>
        </w:p>
      </w:tc>
    </w:tr>
    <w:tr w:rsidR="0093687D" w14:paraId="5069B804" w14:textId="77777777" w:rsidTr="004935E6">
      <w:trPr>
        <w:cantSplit/>
        <w:trHeight w:val="438"/>
      </w:trPr>
      <w:tc>
        <w:tcPr>
          <w:tcW w:w="9072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7F7E38C3" w14:textId="77777777" w:rsidR="0093687D" w:rsidRPr="003B5768" w:rsidRDefault="0093687D" w:rsidP="0093687D">
          <w:pPr>
            <w:pStyle w:val="EKtopptekst"/>
            <w:rPr>
              <w:rFonts w:ascii="Arial" w:hAnsi="Arial" w:cs="Arial"/>
              <w:b w:val="0"/>
              <w:color w:val="000080"/>
              <w:sz w:val="28"/>
              <w:szCs w:val="28"/>
            </w:rPr>
          </w:pP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instrText>DOCPROPERTY EK_DokTittel \*charformat</w:instrTex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>Vedlegg 4 - Forpliktelseserklæring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28549876" w14:textId="77777777" w:rsidR="0093687D" w:rsidRPr="004C0C69" w:rsidRDefault="0093687D" w:rsidP="0093687D">
          <w:pPr>
            <w:pStyle w:val="EKtopptekst"/>
            <w:rPr>
              <w:b w:val="0"/>
              <w:color w:val="000080"/>
              <w:sz w:val="22"/>
              <w:szCs w:val="22"/>
            </w:rPr>
          </w:pPr>
        </w:p>
      </w:tc>
    </w:tr>
    <w:tr w:rsidR="0093687D" w14:paraId="3B71F5AB" w14:textId="77777777" w:rsidTr="004935E6">
      <w:tblPrEx>
        <w:tblCellMar>
          <w:left w:w="56" w:type="dxa"/>
          <w:right w:w="56" w:type="dxa"/>
        </w:tblCellMar>
      </w:tblPrEx>
      <w:trPr>
        <w:gridAfter w:val="1"/>
        <w:wAfter w:w="60" w:type="dxa"/>
        <w:cantSplit/>
        <w:trHeight w:val="485"/>
      </w:trPr>
      <w:tc>
        <w:tcPr>
          <w:tcW w:w="7035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02C5406E" w14:textId="77777777" w:rsidR="0093687D" w:rsidRPr="003B5768" w:rsidRDefault="0093687D" w:rsidP="0093687D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color w:val="000080"/>
              <w:sz w:val="22"/>
              <w:szCs w:val="22"/>
            </w:rPr>
          </w:pP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t xml:space="preserve">Saksnr. </w:t>
          </w:r>
          <w:r w:rsidR="009C21D3">
            <w:rPr>
              <w:rFonts w:ascii="Arial" w:hAnsi="Arial" w:cs="Arial"/>
              <w:b w:val="0"/>
              <w:color w:val="000080"/>
              <w:sz w:val="22"/>
              <w:szCs w:val="22"/>
            </w:rPr>
            <w:t>26/01468</w:t>
          </w:r>
        </w:p>
      </w:tc>
      <w:tc>
        <w:tcPr>
          <w:tcW w:w="2037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44580AB" w14:textId="77777777" w:rsidR="0093687D" w:rsidRPr="003B5768" w:rsidRDefault="0093687D" w:rsidP="0093687D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sz w:val="22"/>
              <w:szCs w:val="22"/>
            </w:rPr>
          </w:pP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t xml:space="preserve">Side: </w:t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instrText xml:space="preserve">PAGE </w:instrText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 w:val="22"/>
              <w:szCs w:val="22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fldChar w:fldCharType="end"/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t xml:space="preserve"> av </w:t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instrText>NUMPAGES</w:instrText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 w:val="22"/>
              <w:szCs w:val="22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 w:val="22"/>
              <w:szCs w:val="22"/>
            </w:rPr>
            <w:fldChar w:fldCharType="end"/>
          </w:r>
        </w:p>
      </w:tc>
      <w:tc>
        <w:tcPr>
          <w:tcW w:w="167" w:type="dxa"/>
          <w:tcBorders>
            <w:top w:val="nil"/>
            <w:left w:val="single" w:sz="12" w:space="0" w:color="auto"/>
            <w:bottom w:val="nil"/>
            <w:right w:val="nil"/>
          </w:tcBorders>
        </w:tcPr>
        <w:p w14:paraId="59660F9E" w14:textId="77777777" w:rsidR="0093687D" w:rsidRPr="006A39F8" w:rsidRDefault="0093687D" w:rsidP="0093687D">
          <w:pPr>
            <w:pStyle w:val="EKtopptekst"/>
            <w:spacing w:before="0" w:after="0"/>
            <w:rPr>
              <w:b w:val="0"/>
              <w:sz w:val="16"/>
              <w:szCs w:val="16"/>
            </w:rPr>
          </w:pPr>
        </w:p>
      </w:tc>
    </w:tr>
  </w:tbl>
  <w:p w14:paraId="1DEA6FB9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01"/>
      <w:gridCol w:w="6034"/>
      <w:gridCol w:w="2037"/>
      <w:gridCol w:w="167"/>
      <w:gridCol w:w="60"/>
    </w:tblGrid>
    <w:tr w:rsidR="00002921" w:rsidRPr="007E14E4" w14:paraId="0FEEDB20" w14:textId="77777777" w:rsidTr="00002921">
      <w:trPr>
        <w:cantSplit/>
        <w:trHeight w:val="668"/>
      </w:trPr>
      <w:tc>
        <w:tcPr>
          <w:tcW w:w="1001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6BBD7A2F" w14:textId="77777777" w:rsidR="00002921" w:rsidRDefault="003B5768" w:rsidP="00002921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</w:rPr>
            <w:drawing>
              <wp:inline distT="0" distB="0" distL="0" distR="0" wp14:anchorId="4EA001ED" wp14:editId="7E206D18">
                <wp:extent cx="540385" cy="540385"/>
                <wp:effectExtent l="0" t="0" r="0" b="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02921">
            <w:rPr>
              <w:b/>
              <w:color w:val="000080"/>
              <w:sz w:val="28"/>
            </w:rPr>
            <w:fldChar w:fldCharType="begin"/>
          </w:r>
          <w:r w:rsidR="00002921">
            <w:rPr>
              <w:b/>
              <w:color w:val="000080"/>
              <w:sz w:val="28"/>
            </w:rPr>
            <w:instrText xml:space="preserve">  \* MERGEFORMAT </w:instrText>
          </w:r>
          <w:r w:rsidR="00002921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8071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5F053EC7" w14:textId="77777777" w:rsidR="00002921" w:rsidRPr="003B5768" w:rsidRDefault="00002921" w:rsidP="00002921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67465319" w14:textId="77777777" w:rsidR="00002921" w:rsidRPr="007E14E4" w:rsidRDefault="00002921" w:rsidP="00002921">
          <w:pPr>
            <w:pStyle w:val="EKtopptekst"/>
            <w:jc w:val="right"/>
            <w:rPr>
              <w:b w:val="0"/>
              <w:sz w:val="28"/>
              <w:szCs w:val="28"/>
            </w:rPr>
          </w:pPr>
        </w:p>
      </w:tc>
    </w:tr>
    <w:tr w:rsidR="00002921" w14:paraId="188114D1" w14:textId="77777777" w:rsidTr="00002921">
      <w:trPr>
        <w:cantSplit/>
        <w:trHeight w:val="438"/>
      </w:trPr>
      <w:tc>
        <w:tcPr>
          <w:tcW w:w="9072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59590376" w14:textId="77777777" w:rsidR="00002921" w:rsidRPr="003B5768" w:rsidRDefault="00002921" w:rsidP="00002921">
          <w:pPr>
            <w:pStyle w:val="EKtopptekst"/>
            <w:rPr>
              <w:rFonts w:ascii="Arial" w:hAnsi="Arial" w:cs="Arial"/>
              <w:b w:val="0"/>
              <w:color w:val="000080"/>
              <w:sz w:val="28"/>
              <w:szCs w:val="28"/>
            </w:rPr>
          </w:pP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instrText>DOCPROPERTY EK_DokTittel \*charformat</w:instrTex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 xml:space="preserve">Vedlegg </w:t>
          </w:r>
          <w:r w:rsidR="009C21D3">
            <w:rPr>
              <w:rFonts w:ascii="Arial" w:hAnsi="Arial" w:cs="Arial"/>
              <w:color w:val="000080"/>
              <w:sz w:val="28"/>
              <w:szCs w:val="28"/>
            </w:rPr>
            <w:t>3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 xml:space="preserve"> - Forpliktelseserklæring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46E69F7B" w14:textId="77777777" w:rsidR="00002921" w:rsidRPr="004C0C69" w:rsidRDefault="00002921" w:rsidP="00002921">
          <w:pPr>
            <w:pStyle w:val="EKtopptekst"/>
            <w:rPr>
              <w:b w:val="0"/>
              <w:color w:val="000080"/>
              <w:sz w:val="22"/>
              <w:szCs w:val="22"/>
            </w:rPr>
          </w:pPr>
        </w:p>
      </w:tc>
    </w:tr>
    <w:tr w:rsidR="00002921" w14:paraId="06F9F2DB" w14:textId="77777777" w:rsidTr="00002921">
      <w:tblPrEx>
        <w:tblCellMar>
          <w:left w:w="56" w:type="dxa"/>
          <w:right w:w="56" w:type="dxa"/>
        </w:tblCellMar>
      </w:tblPrEx>
      <w:trPr>
        <w:gridAfter w:val="1"/>
        <w:wAfter w:w="60" w:type="dxa"/>
        <w:cantSplit/>
        <w:trHeight w:val="485"/>
      </w:trPr>
      <w:tc>
        <w:tcPr>
          <w:tcW w:w="7035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2B085551" w14:textId="77777777" w:rsidR="00002921" w:rsidRPr="003B5768" w:rsidRDefault="00002921" w:rsidP="00002921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color w:val="000080"/>
              <w:szCs w:val="24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Saksnr. </w:t>
          </w:r>
          <w:r w:rsidR="009C21D3" w:rsidRPr="009C21D3">
            <w:rPr>
              <w:rFonts w:ascii="Arial" w:hAnsi="Arial" w:cs="Arial"/>
              <w:b w:val="0"/>
              <w:szCs w:val="24"/>
            </w:rPr>
            <w:t>26</w:t>
          </w:r>
          <w:r w:rsidRPr="009C21D3">
            <w:rPr>
              <w:rFonts w:ascii="Arial" w:hAnsi="Arial" w:cs="Arial"/>
              <w:b w:val="0"/>
              <w:szCs w:val="24"/>
            </w:rPr>
            <w:t>/</w:t>
          </w:r>
          <w:r w:rsidR="009C21D3" w:rsidRPr="009C21D3">
            <w:rPr>
              <w:rFonts w:ascii="Arial" w:hAnsi="Arial" w:cs="Arial"/>
              <w:b w:val="0"/>
              <w:szCs w:val="24"/>
            </w:rPr>
            <w:t>01468</w:t>
          </w:r>
          <w:r w:rsidRPr="009C21D3">
            <w:rPr>
              <w:rFonts w:ascii="Arial" w:hAnsi="Arial" w:cs="Arial"/>
              <w:b w:val="0"/>
              <w:szCs w:val="24"/>
            </w:rPr>
            <w:t xml:space="preserve"> </w:t>
          </w:r>
        </w:p>
      </w:tc>
      <w:tc>
        <w:tcPr>
          <w:tcW w:w="2037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9BDD186" w14:textId="77777777" w:rsidR="00002921" w:rsidRPr="003B5768" w:rsidRDefault="00002921" w:rsidP="00002921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sz w:val="20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Side: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 xml:space="preserve">PAGE 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1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 av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>NUMPAGES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</w:p>
      </w:tc>
      <w:tc>
        <w:tcPr>
          <w:tcW w:w="167" w:type="dxa"/>
          <w:tcBorders>
            <w:top w:val="nil"/>
            <w:left w:val="single" w:sz="12" w:space="0" w:color="auto"/>
            <w:bottom w:val="nil"/>
            <w:right w:val="nil"/>
          </w:tcBorders>
        </w:tcPr>
        <w:p w14:paraId="021BFE5D" w14:textId="77777777" w:rsidR="00002921" w:rsidRPr="006A39F8" w:rsidRDefault="00002921" w:rsidP="00002921">
          <w:pPr>
            <w:pStyle w:val="EKtopptekst"/>
            <w:spacing w:before="0" w:after="0"/>
            <w:rPr>
              <w:b w:val="0"/>
              <w:sz w:val="16"/>
              <w:szCs w:val="16"/>
            </w:rPr>
          </w:pPr>
        </w:p>
      </w:tc>
    </w:tr>
  </w:tbl>
  <w:p w14:paraId="3DE67076" w14:textId="77777777" w:rsidR="00691630" w:rsidRPr="00002921" w:rsidRDefault="00691630" w:rsidP="0000292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6727"/>
    <w:multiLevelType w:val="hybridMultilevel"/>
    <w:tmpl w:val="0C8E0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727803842">
    <w:abstractNumId w:val="3"/>
  </w:num>
  <w:num w:numId="2" w16cid:durableId="1583754252">
    <w:abstractNumId w:val="4"/>
  </w:num>
  <w:num w:numId="3" w16cid:durableId="1619876241">
    <w:abstractNumId w:val="2"/>
  </w:num>
  <w:num w:numId="4" w16cid:durableId="234096885">
    <w:abstractNumId w:val="1"/>
  </w:num>
  <w:num w:numId="5" w16cid:durableId="2102099782">
    <w:abstractNumId w:val="5"/>
  </w:num>
  <w:num w:numId="6" w16cid:durableId="3619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7.02.2013¤3#EK_Opprettet¤2#0¤2#07.02.2013¤3#EK_Utgitt¤2#0¤2#07.02.2013¤3#EK_IBrukDato¤2#0¤2#28.09.2015¤3#EK_DokumentID¤2#0¤2#D01586¤3#EK_DokTittel¤2#0¤2#Vedlegg  - Forpliktelseserklæring¤3#EK_DokType¤2#0¤2#Standard¤3#EK_EksRef¤2#2¤2# 0_x0009_¤3#EK_Erstatter¤2#0¤2#1.00¤3#EK_ErstatterD¤2#0¤2#07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53¤3#EK_Revisjon¤2#0¤2#1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1¤3#EK_Merknad¤2#7¤2#Fjernet passordbeskyttelse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3¤3#EK_GjelderTil¤2#0¤2#¤3#EK_Vedlegg¤2#2¤2# 0_x0009_¤3#EK_AvdelingOver¤2#4¤2# ¤3#EK_HRefNr¤2#0¤2# ¤3#EK_HbNavn¤2#0¤2# ¤3#EK_DokRefnr¤2#4¤2#00050503¤3#EK_Dokendrdato¤2#4¤2#11.02.2015 14:04:43¤3#EK_HbType¤2#4¤2# ¤3#EK_Offisiell¤2#4¤2# ¤3#EK_VedleggRef¤2#4¤2#200.280.SKJ-53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editprotect" w:val="-1"/>
    <w:docVar w:name="ek_eksref" w:val="[EK_EksRef]"/>
    <w:docVar w:name="ek_erstatter" w:val="1.00"/>
    <w:docVar w:name="ek_erstatterd" w:val="07.02.2013"/>
    <w:docVar w:name="ek_format" w:val="-2"/>
    <w:docVar w:name="ek_hbnavn" w:val=" "/>
    <w:docVar w:name="ek_hrefnr" w:val=" "/>
    <w:docVar w:name="ek_hørt" w:val=" "/>
    <w:docVar w:name="ek_ibrukdato" w:val="28.09.2015"/>
    <w:docVar w:name="ek_merknad" w:val="Fjernet passordbeskyttelse"/>
    <w:docVar w:name="EK_Protection" w:val="-1"/>
    <w:docVar w:name="ek_revisjon" w:val="1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C17BD8"/>
    <w:rsid w:val="00001E3A"/>
    <w:rsid w:val="00002921"/>
    <w:rsid w:val="00003286"/>
    <w:rsid w:val="000032C1"/>
    <w:rsid w:val="00004FC1"/>
    <w:rsid w:val="000050DA"/>
    <w:rsid w:val="000077FE"/>
    <w:rsid w:val="00014E7C"/>
    <w:rsid w:val="0002640F"/>
    <w:rsid w:val="000613C7"/>
    <w:rsid w:val="000873C2"/>
    <w:rsid w:val="0009035C"/>
    <w:rsid w:val="00091E71"/>
    <w:rsid w:val="000B18B9"/>
    <w:rsid w:val="000C6B1E"/>
    <w:rsid w:val="000F295D"/>
    <w:rsid w:val="000F5308"/>
    <w:rsid w:val="000F7271"/>
    <w:rsid w:val="00105BE0"/>
    <w:rsid w:val="00111645"/>
    <w:rsid w:val="00113901"/>
    <w:rsid w:val="00133B4E"/>
    <w:rsid w:val="00153607"/>
    <w:rsid w:val="001619E9"/>
    <w:rsid w:val="001677DD"/>
    <w:rsid w:val="00195761"/>
    <w:rsid w:val="001A48DB"/>
    <w:rsid w:val="001B4539"/>
    <w:rsid w:val="001C149D"/>
    <w:rsid w:val="001D4F0B"/>
    <w:rsid w:val="001E4BE7"/>
    <w:rsid w:val="0020736F"/>
    <w:rsid w:val="00212D4D"/>
    <w:rsid w:val="0021521A"/>
    <w:rsid w:val="002172C3"/>
    <w:rsid w:val="0023255A"/>
    <w:rsid w:val="002351FA"/>
    <w:rsid w:val="00241ED1"/>
    <w:rsid w:val="002479E3"/>
    <w:rsid w:val="00251309"/>
    <w:rsid w:val="00255B26"/>
    <w:rsid w:val="002656EE"/>
    <w:rsid w:val="0027222C"/>
    <w:rsid w:val="002730A0"/>
    <w:rsid w:val="00285D4F"/>
    <w:rsid w:val="00296B71"/>
    <w:rsid w:val="002B4AE1"/>
    <w:rsid w:val="002C6B70"/>
    <w:rsid w:val="002D51F6"/>
    <w:rsid w:val="002F408D"/>
    <w:rsid w:val="00322B87"/>
    <w:rsid w:val="00327242"/>
    <w:rsid w:val="00330A87"/>
    <w:rsid w:val="003404F3"/>
    <w:rsid w:val="00341C4E"/>
    <w:rsid w:val="003428A9"/>
    <w:rsid w:val="00344FBA"/>
    <w:rsid w:val="00350FC0"/>
    <w:rsid w:val="00352004"/>
    <w:rsid w:val="00360DA9"/>
    <w:rsid w:val="00361901"/>
    <w:rsid w:val="00374CAA"/>
    <w:rsid w:val="0038252A"/>
    <w:rsid w:val="003A0AAC"/>
    <w:rsid w:val="003B5768"/>
    <w:rsid w:val="003D06D5"/>
    <w:rsid w:val="003D6E50"/>
    <w:rsid w:val="003D7F5E"/>
    <w:rsid w:val="003E5334"/>
    <w:rsid w:val="00423498"/>
    <w:rsid w:val="00474AAE"/>
    <w:rsid w:val="0049015E"/>
    <w:rsid w:val="004935E6"/>
    <w:rsid w:val="00493CBE"/>
    <w:rsid w:val="0049654B"/>
    <w:rsid w:val="004B176C"/>
    <w:rsid w:val="004B34D3"/>
    <w:rsid w:val="004B3E59"/>
    <w:rsid w:val="004C0C69"/>
    <w:rsid w:val="004D4A61"/>
    <w:rsid w:val="004D56B3"/>
    <w:rsid w:val="00505AA9"/>
    <w:rsid w:val="00516DAE"/>
    <w:rsid w:val="00521FFE"/>
    <w:rsid w:val="00523EB4"/>
    <w:rsid w:val="005257C1"/>
    <w:rsid w:val="005412D8"/>
    <w:rsid w:val="00542308"/>
    <w:rsid w:val="00547A17"/>
    <w:rsid w:val="0055124C"/>
    <w:rsid w:val="00555B5D"/>
    <w:rsid w:val="00562B9B"/>
    <w:rsid w:val="00581058"/>
    <w:rsid w:val="0059011F"/>
    <w:rsid w:val="005914D0"/>
    <w:rsid w:val="00597630"/>
    <w:rsid w:val="005A3EE8"/>
    <w:rsid w:val="005A7C33"/>
    <w:rsid w:val="005B51A1"/>
    <w:rsid w:val="005B5C8E"/>
    <w:rsid w:val="005C741F"/>
    <w:rsid w:val="005E149C"/>
    <w:rsid w:val="005E3E07"/>
    <w:rsid w:val="005F158A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704701"/>
    <w:rsid w:val="00711F59"/>
    <w:rsid w:val="007126F6"/>
    <w:rsid w:val="00714FF1"/>
    <w:rsid w:val="00722476"/>
    <w:rsid w:val="00724383"/>
    <w:rsid w:val="00744A13"/>
    <w:rsid w:val="00761823"/>
    <w:rsid w:val="007733A3"/>
    <w:rsid w:val="00777047"/>
    <w:rsid w:val="00793680"/>
    <w:rsid w:val="007A3B21"/>
    <w:rsid w:val="007A6783"/>
    <w:rsid w:val="007A7809"/>
    <w:rsid w:val="007B1B1F"/>
    <w:rsid w:val="007B5467"/>
    <w:rsid w:val="007E03B0"/>
    <w:rsid w:val="007E1CA1"/>
    <w:rsid w:val="007E560D"/>
    <w:rsid w:val="007F1CD1"/>
    <w:rsid w:val="007F342F"/>
    <w:rsid w:val="00802F14"/>
    <w:rsid w:val="00804C81"/>
    <w:rsid w:val="0081222D"/>
    <w:rsid w:val="00824405"/>
    <w:rsid w:val="00834188"/>
    <w:rsid w:val="00853BBC"/>
    <w:rsid w:val="00877AD0"/>
    <w:rsid w:val="00880F01"/>
    <w:rsid w:val="008958AF"/>
    <w:rsid w:val="008965E5"/>
    <w:rsid w:val="008A3C8D"/>
    <w:rsid w:val="008A3D7D"/>
    <w:rsid w:val="008A6423"/>
    <w:rsid w:val="008C47C8"/>
    <w:rsid w:val="008C692E"/>
    <w:rsid w:val="008E2EC3"/>
    <w:rsid w:val="008E7EB9"/>
    <w:rsid w:val="008F085C"/>
    <w:rsid w:val="008F3E1C"/>
    <w:rsid w:val="009067C2"/>
    <w:rsid w:val="00920056"/>
    <w:rsid w:val="00924697"/>
    <w:rsid w:val="009330EB"/>
    <w:rsid w:val="0093687D"/>
    <w:rsid w:val="009374BD"/>
    <w:rsid w:val="00942F71"/>
    <w:rsid w:val="00950B8F"/>
    <w:rsid w:val="00963477"/>
    <w:rsid w:val="009659AB"/>
    <w:rsid w:val="00984F9E"/>
    <w:rsid w:val="0099672C"/>
    <w:rsid w:val="009A22E1"/>
    <w:rsid w:val="009B7BD1"/>
    <w:rsid w:val="009C216C"/>
    <w:rsid w:val="009C21D3"/>
    <w:rsid w:val="009D50BC"/>
    <w:rsid w:val="009E3CD5"/>
    <w:rsid w:val="009E690B"/>
    <w:rsid w:val="00A31C5C"/>
    <w:rsid w:val="00A42CA1"/>
    <w:rsid w:val="00A464C6"/>
    <w:rsid w:val="00A5257C"/>
    <w:rsid w:val="00A66300"/>
    <w:rsid w:val="00A674AA"/>
    <w:rsid w:val="00A7249D"/>
    <w:rsid w:val="00A95262"/>
    <w:rsid w:val="00AA5A9C"/>
    <w:rsid w:val="00AB4018"/>
    <w:rsid w:val="00AC1264"/>
    <w:rsid w:val="00AC2C03"/>
    <w:rsid w:val="00AD5A85"/>
    <w:rsid w:val="00AE5FD0"/>
    <w:rsid w:val="00B20517"/>
    <w:rsid w:val="00B246BE"/>
    <w:rsid w:val="00B43032"/>
    <w:rsid w:val="00B72094"/>
    <w:rsid w:val="00B73380"/>
    <w:rsid w:val="00B81B43"/>
    <w:rsid w:val="00B85903"/>
    <w:rsid w:val="00BA114E"/>
    <w:rsid w:val="00BE6DB6"/>
    <w:rsid w:val="00BE7DB8"/>
    <w:rsid w:val="00BF027A"/>
    <w:rsid w:val="00BF4FEE"/>
    <w:rsid w:val="00C10AD5"/>
    <w:rsid w:val="00C129C8"/>
    <w:rsid w:val="00C17BD8"/>
    <w:rsid w:val="00C23047"/>
    <w:rsid w:val="00C23C3E"/>
    <w:rsid w:val="00C25AB7"/>
    <w:rsid w:val="00C31155"/>
    <w:rsid w:val="00C34C4D"/>
    <w:rsid w:val="00C37EA3"/>
    <w:rsid w:val="00C426D0"/>
    <w:rsid w:val="00C50063"/>
    <w:rsid w:val="00C53D73"/>
    <w:rsid w:val="00C70A92"/>
    <w:rsid w:val="00C85F97"/>
    <w:rsid w:val="00C87D30"/>
    <w:rsid w:val="00C917B6"/>
    <w:rsid w:val="00C950E6"/>
    <w:rsid w:val="00C9726F"/>
    <w:rsid w:val="00CA33D1"/>
    <w:rsid w:val="00CB1C72"/>
    <w:rsid w:val="00CB6DDE"/>
    <w:rsid w:val="00CD3A3C"/>
    <w:rsid w:val="00CD3B5E"/>
    <w:rsid w:val="00CE5E7B"/>
    <w:rsid w:val="00D0789F"/>
    <w:rsid w:val="00D11F5C"/>
    <w:rsid w:val="00D2254C"/>
    <w:rsid w:val="00D269D4"/>
    <w:rsid w:val="00D302A3"/>
    <w:rsid w:val="00D37E87"/>
    <w:rsid w:val="00D51977"/>
    <w:rsid w:val="00D53712"/>
    <w:rsid w:val="00D745B7"/>
    <w:rsid w:val="00DB1707"/>
    <w:rsid w:val="00DC1110"/>
    <w:rsid w:val="00DC1F92"/>
    <w:rsid w:val="00DC3E5B"/>
    <w:rsid w:val="00DC4025"/>
    <w:rsid w:val="00DD1F4C"/>
    <w:rsid w:val="00DD7E9D"/>
    <w:rsid w:val="00DE23F6"/>
    <w:rsid w:val="00DF0C14"/>
    <w:rsid w:val="00E07B6E"/>
    <w:rsid w:val="00E16FCB"/>
    <w:rsid w:val="00E26E13"/>
    <w:rsid w:val="00E30C6E"/>
    <w:rsid w:val="00E5739F"/>
    <w:rsid w:val="00E73CFB"/>
    <w:rsid w:val="00E73EA7"/>
    <w:rsid w:val="00E74986"/>
    <w:rsid w:val="00E96EF4"/>
    <w:rsid w:val="00EB31A4"/>
    <w:rsid w:val="00EB49A9"/>
    <w:rsid w:val="00EB6D14"/>
    <w:rsid w:val="00EC1536"/>
    <w:rsid w:val="00EC7676"/>
    <w:rsid w:val="00ED3698"/>
    <w:rsid w:val="00EE5DF4"/>
    <w:rsid w:val="00F03567"/>
    <w:rsid w:val="00F076BC"/>
    <w:rsid w:val="00F116A0"/>
    <w:rsid w:val="00F2118D"/>
    <w:rsid w:val="00F331D9"/>
    <w:rsid w:val="00F35515"/>
    <w:rsid w:val="00F41C66"/>
    <w:rsid w:val="00F50183"/>
    <w:rsid w:val="00F53A6F"/>
    <w:rsid w:val="00F576AD"/>
    <w:rsid w:val="00F5794A"/>
    <w:rsid w:val="00F63C65"/>
    <w:rsid w:val="00F84880"/>
    <w:rsid w:val="00F875BB"/>
    <w:rsid w:val="00FB5F94"/>
    <w:rsid w:val="00FB7039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E7614"/>
  <w15:chartTrackingRefBased/>
  <w15:docId w15:val="{68B7BAE1-1CDD-449B-A54D-7C316A2B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uiPriority w:val="10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ellrutenett">
    <w:name w:val="Table Grid"/>
    <w:basedOn w:val="Vanligtabell"/>
    <w:rsid w:val="00E73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942F7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42F71"/>
    <w:rPr>
      <w:rFonts w:ascii="Segoe UI" w:hAnsi="Segoe UI" w:cs="Segoe UI"/>
      <w:sz w:val="18"/>
      <w:szCs w:val="18"/>
    </w:rPr>
  </w:style>
  <w:style w:type="table" w:styleId="Rutenettabelllys">
    <w:name w:val="Grid Table Light"/>
    <w:basedOn w:val="Vanligtabell"/>
    <w:uiPriority w:val="40"/>
    <w:rsid w:val="009C21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rsid w:val="008F3E1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F3E1C"/>
  </w:style>
  <w:style w:type="paragraph" w:styleId="Listeavsnitt">
    <w:name w:val="List Paragraph"/>
    <w:basedOn w:val="Normal"/>
    <w:uiPriority w:val="34"/>
    <w:rsid w:val="007B1B1F"/>
    <w:pPr>
      <w:ind w:left="720"/>
      <w:contextualSpacing/>
    </w:pPr>
  </w:style>
  <w:style w:type="paragraph" w:customStyle="1" w:styleId="Oversniv2">
    <w:name w:val="Overs nivå 2"/>
    <w:basedOn w:val="Overskrift2"/>
    <w:link w:val="Oversniv2Tegn"/>
    <w:qFormat/>
    <w:rsid w:val="007B1B1F"/>
    <w:pPr>
      <w:keepNext/>
      <w:numPr>
        <w:ilvl w:val="1"/>
      </w:numPr>
      <w:tabs>
        <w:tab w:val="num" w:pos="360"/>
      </w:tabs>
      <w:spacing w:after="60"/>
      <w:ind w:left="567" w:hanging="576"/>
      <w:jc w:val="left"/>
    </w:pPr>
    <w:rPr>
      <w:rFonts w:ascii="Verdana" w:hAnsi="Verdana"/>
      <w:b w:val="0"/>
      <w:color w:val="000066"/>
      <w:sz w:val="26"/>
      <w:szCs w:val="26"/>
    </w:rPr>
  </w:style>
  <w:style w:type="character" w:customStyle="1" w:styleId="Oversniv2Tegn">
    <w:name w:val="Overs nivå 2 Tegn"/>
    <w:basedOn w:val="Standardskriftforavsnitt"/>
    <w:link w:val="Oversniv2"/>
    <w:rsid w:val="007B1B1F"/>
    <w:rPr>
      <w:rFonts w:ascii="Verdana" w:hAnsi="Verdana"/>
      <w:color w:val="000066"/>
      <w:sz w:val="26"/>
      <w:szCs w:val="26"/>
    </w:rPr>
  </w:style>
  <w:style w:type="paragraph" w:customStyle="1" w:styleId="Contractstyle">
    <w:name w:val="Contractstyle"/>
    <w:link w:val="ContractstyleTegn"/>
    <w:rsid w:val="00E07B6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locked/>
    <w:rsid w:val="00E07B6E"/>
    <w:rPr>
      <w:sz w:val="22"/>
      <w:lang w:eastAsia="en-US"/>
    </w:rPr>
  </w:style>
  <w:style w:type="character" w:customStyle="1" w:styleId="BunntekstTegn">
    <w:name w:val="Bunntekst Tegn"/>
    <w:link w:val="Bunntekst"/>
    <w:uiPriority w:val="99"/>
    <w:rsid w:val="00C87D3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48670\OneDrive%20-%20Havforskningsinstituttet\S-AD-Innkj&#248;p%20og%20kontrakt%20-%2000%20Dokumenter%20fra%20tidligere%20anskaffelser\2026\26-01468%20Rammeavtale%20m&#229;lebrett%20for%20fisk\01%20Forarbeid\Utkast\Vedlegg%203%20Forpliktelseserkl&#230;r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989e1-3a1e-4d55-a8fc-f7ab942df079" xsi:nil="true"/>
    <lcf76f155ced4ddcb4097134ff3c332f xmlns="febe428d-e190-48f8-ac13-22d0abf07d9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3929BB2C16F49847C70380BF4F327" ma:contentTypeVersion="12" ma:contentTypeDescription="Opprett et nytt dokument." ma:contentTypeScope="" ma:versionID="8cf2aa7088e11a9a8b3065e1830e2b5e">
  <xsd:schema xmlns:xsd="http://www.w3.org/2001/XMLSchema" xmlns:xs="http://www.w3.org/2001/XMLSchema" xmlns:p="http://schemas.microsoft.com/office/2006/metadata/properties" xmlns:ns2="febe428d-e190-48f8-ac13-22d0abf07d99" xmlns:ns3="972989e1-3a1e-4d55-a8fc-f7ab942df079" targetNamespace="http://schemas.microsoft.com/office/2006/metadata/properties" ma:root="true" ma:fieldsID="29ef9ce1a103733d624b6647f6a1a885" ns2:_="" ns3:_="">
    <xsd:import namespace="febe428d-e190-48f8-ac13-22d0abf07d99"/>
    <xsd:import namespace="972989e1-3a1e-4d55-a8fc-f7ab942df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e428d-e190-48f8-ac13-22d0abf07d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989e1-3a1e-4d55-a8fc-f7ab942df0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fc93c78-eaf4-46f8-9968-43326f11dfba}" ma:internalName="TaxCatchAll" ma:showField="CatchAllData" ma:web="972989e1-3a1e-4d55-a8fc-f7ab942df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B2283-0E35-4E27-AB7E-AAB9D4D1ABFD}">
  <ds:schemaRefs>
    <ds:schemaRef ds:uri="http://schemas.microsoft.com/office/2006/metadata/properties"/>
    <ds:schemaRef ds:uri="http://schemas.microsoft.com/office/infopath/2007/PartnerControls"/>
    <ds:schemaRef ds:uri="972989e1-3a1e-4d55-a8fc-f7ab942df079"/>
    <ds:schemaRef ds:uri="febe428d-e190-48f8-ac13-22d0abf07d99"/>
  </ds:schemaRefs>
</ds:datastoreItem>
</file>

<file path=customXml/itemProps2.xml><?xml version="1.0" encoding="utf-8"?>
<ds:datastoreItem xmlns:ds="http://schemas.openxmlformats.org/officeDocument/2006/customXml" ds:itemID="{C266AFBF-F439-4513-8A24-192343A0B8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077DCC-0387-4109-9D35-0C23F4BF1F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C1BE9-B758-4648-98FE-BE54B8BAA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e428d-e190-48f8-ac13-22d0abf07d99"/>
    <ds:schemaRef ds:uri="972989e1-3a1e-4d55-a8fc-f7ab942df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3 Forpliktelseserklæring</Template>
  <TotalTime>0</TotalTime>
  <Pages>3</Pages>
  <Words>412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 - Forpliktelseserklæring</vt:lpstr>
      <vt:lpstr>Vedlegg  - Forpliktelseserklæring</vt:lpstr>
    </vt:vector>
  </TitlesOfParts>
  <Company>Datakvalitet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 - Forpliktelseserklæring</dc:title>
  <dc:subject>00050503|200.280.SKJ-53|</dc:subject>
  <dc:creator>Folkestad, Susanne Tømmernes</dc:creator>
  <cp:keywords/>
  <dc:description>EK_Avdeling_x0002_4_x0002_ _x0003_EK_Avsnitt_x0002_4_x0002_ _x0003_EK_Bedriftsnavn_x0002_1_x0002_Havforskningsinstituttet_x0003_EK_GjelderFra_x0002_0_x0002_07.02.2013_x0003_EK_Opprettet_x0002_0_x0002_07.02.2013_x0003_EK_Utgitt_x0002_0_x0002_07.02.2013_x0003_EK_IBrukDato_x0002_0_x0002_28.09.2015_x0003_EK_DokumentID_x0002_0_x0002_D01586_x0003_EK_DokTittel_x0002_0_x0002_Vedlegg  - Forpliktelseserklæring_x0003_EK_DokType_x0002_0_x0002_Standard_x0003_EK_EksRef_x0002_2_x0002_ 0	_x0003_EK_Erstatter_x0002_0_x0002_1.00_x0003_EK_ErstatterD_x0002_0_x0002_07.02.2013_x0003_EK_Signatur_x0002_0_x0002_TAN_x0003_EK_Verifisert_x0002_0_x0002_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dok00355.doc_x0001_200.280.SKJ-37	Veileder for konkurransegrunnlags- og kvalifikasjonsgrunnlagsmaler	01572	dok01572.doc_x0001__x0003_EK_RefNr_x0002_0_x0002_200.280.SKJ-53_x0003_EK_Revisjon_x0002_0_x0002_1.01_x0003_EK_Ansvarlig_x0002_0_x0002_Trond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utskriftsdato_x0003_EK_Watermark_x0002_0_x0002__x0003_EK_Utgave_x0002_0_x0002_1.01_x0003_EK_Merknad_x0002_7_x0002_Fjernet passordbeskyttelse_x0003_EK_RF1_x0002_4_x0002_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_x0003_EK_DL_x0002_0_x0002_53_x0003_EK_GjelderTil_x0002_0_x0002__x0003_EK_Vedlegg_x0002_2_x0002_ 0	_x0003_EK_AvdelingOver_x0002_4_x0002_ _x0003_EK_HRefNr_x0002_0_x0002_ _x0003_EK_HbNavn_x0002_0_x0002_ _x0003_EK_DokRefnr_x0002_4_x0002_00050503_x0003_EK_Dokendrdato_x0002_4_x0002_11.02.2015 14:04:43_x0003_EK_HbType_x0002_4_x0002_ _x0003_EK_Offisiell_x0002_4_x0002_ _x0003_EK_VedleggRef_x0002_4_x0002_200.280.SKJ-53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</dc:description>
  <cp:lastModifiedBy>Folkestad, Susanne Tømmernes</cp:lastModifiedBy>
  <cp:revision>1</cp:revision>
  <cp:lastPrinted>2017-02-13T14:08:00Z</cp:lastPrinted>
  <dcterms:created xsi:type="dcterms:W3CDTF">2026-07-09T11:40:00Z</dcterms:created>
  <dcterms:modified xsi:type="dcterms:W3CDTF">2026-07-09T11:40:00Z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Vedlegg  - Forpliktelseserklæring</vt:lpwstr>
  </property>
  <property fmtid="{D5CDD505-2E9C-101B-9397-08002B2CF9AE}" pid="4" name="EK_RefNr">
    <vt:lpwstr>200.280.SKJ-53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07.02.2013</vt:lpwstr>
  </property>
  <property fmtid="{D5CDD505-2E9C-101B-9397-08002B2CF9AE}" pid="8" name="EK_SkrevetAv">
    <vt:lpwstr>ELR</vt:lpwstr>
  </property>
  <property fmtid="{D5CDD505-2E9C-101B-9397-08002B2CF9AE}" pid="9" name="EK_Utgave">
    <vt:lpwstr>1.01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D01586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0x0101005203929BB2C16F49847C70380BF4F327</vt:lpwstr>
  </property>
  <property fmtid="{D5CDD505-2E9C-101B-9397-08002B2CF9AE}" pid="20" name="Order">
    <vt:r8>100</vt:r8>
  </property>
  <property fmtid="{D5CDD505-2E9C-101B-9397-08002B2CF9AE}" pid="21" name="MediaServiceImageTags">
    <vt:lpwstr/>
  </property>
</Properties>
</file>